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0000"/>
    </w:p>
    <w:p w:rsidR="00685B77" w:rsidRPr="00685B77" w:rsidRDefault="00685B77" w:rsidP="00685B77"/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82DFA" w:rsidRPr="00793FE3" w:rsidRDefault="00E82DFA" w:rsidP="00E82DFA">
      <w:pPr>
        <w:pStyle w:val="1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</w:t>
      </w:r>
    </w:p>
    <w:p w:rsidR="00E82DFA" w:rsidRPr="00793FE3" w:rsidRDefault="00777D74" w:rsidP="00777D74">
      <w:p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82DFA" w:rsidRPr="00793FE3" w:rsidRDefault="00E82DFA" w:rsidP="00E82DFA">
      <w:pPr>
        <w:rPr>
          <w:rFonts w:ascii="Times New Roman" w:hAnsi="Times New Roman" w:cs="Times New Roman"/>
          <w:sz w:val="28"/>
          <w:szCs w:val="28"/>
        </w:rPr>
      </w:pPr>
    </w:p>
    <w:p w:rsidR="00E82DFA" w:rsidRPr="00814B30" w:rsidRDefault="00E82DFA" w:rsidP="00814B30">
      <w:pPr>
        <w:widowControl/>
        <w:spacing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r w:rsidRPr="00793FE3">
        <w:rPr>
          <w:rFonts w:ascii="Times New Roman" w:hAnsi="Times New Roman" w:cs="Times New Roman"/>
          <w:sz w:val="28"/>
          <w:szCs w:val="28"/>
        </w:rPr>
        <w:t>Руководствуясь Федеральным законом от 7 августа 2001 г. № 115-ФЗ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3FE3">
        <w:rPr>
          <w:rFonts w:ascii="Times New Roman" w:hAnsi="Times New Roman" w:cs="Times New Roman"/>
          <w:sz w:val="28"/>
          <w:szCs w:val="28"/>
        </w:rPr>
        <w:t xml:space="preserve">«О противодействии легализации (отмыванию) доходов, полученных преступным путем, и финансированию терроризма» (Собрание законодательства Российской Федерации, 2001, № 33 (ч. 1), ст. 3418; 2002, № 30, ст. 3029, № 44, ст. 4296; 2004, № 31, ст. 3224; 2005, № 47, ст. 4828; 2006, № 31 (ч. 1), ст. 3446, 3452; 2007, № 16, ст. 1831, № 31, ст. 3993, 4011, № 49,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ст. 6036; 2009, № 23, ст. 2776, № 29, ст. 3600; 2010, № 28, ст. 3553, № 30, ст. 4007, № 31, ст. 4166; 2011, № 27, ст. 3873, № 46, ст. 6406; 2012, № 30, ст. 4172, № 50 (ч. 4), ст. 6954; 2013, № 19, ст. 2329, № 26, ст. 3207, № 44, ст. 5641, № 52 (ч. 1), ст. 6968</w:t>
      </w:r>
      <w:r w:rsidR="00563F8F">
        <w:rPr>
          <w:rFonts w:ascii="Times New Roman" w:hAnsi="Times New Roman" w:cs="Times New Roman"/>
          <w:sz w:val="28"/>
          <w:szCs w:val="28"/>
        </w:rPr>
        <w:t xml:space="preserve">; 2014, </w:t>
      </w:r>
      <w:r w:rsidR="00563F8F" w:rsidRPr="00793FE3">
        <w:rPr>
          <w:rFonts w:ascii="Times New Roman" w:hAnsi="Times New Roman" w:cs="Times New Roman"/>
          <w:sz w:val="28"/>
          <w:szCs w:val="28"/>
        </w:rPr>
        <w:t>№</w:t>
      </w:r>
      <w:r w:rsidR="00563F8F">
        <w:rPr>
          <w:rFonts w:ascii="Times New Roman" w:hAnsi="Times New Roman" w:cs="Times New Roman"/>
          <w:sz w:val="28"/>
          <w:szCs w:val="28"/>
        </w:rPr>
        <w:t xml:space="preserve"> 19,</w:t>
      </w:r>
      <w:r w:rsidR="00F25FA4">
        <w:rPr>
          <w:rFonts w:ascii="Times New Roman" w:hAnsi="Times New Roman" w:cs="Times New Roman"/>
          <w:sz w:val="28"/>
          <w:szCs w:val="28"/>
        </w:rPr>
        <w:t xml:space="preserve"> ст. 2311,</w:t>
      </w:r>
      <w:r w:rsidR="00563F8F">
        <w:rPr>
          <w:rFonts w:ascii="Times New Roman" w:hAnsi="Times New Roman" w:cs="Times New Roman"/>
          <w:sz w:val="28"/>
          <w:szCs w:val="28"/>
        </w:rPr>
        <w:t xml:space="preserve"> 2315,</w:t>
      </w:r>
      <w:r w:rsidR="00F25FA4">
        <w:rPr>
          <w:rFonts w:ascii="Times New Roman" w:hAnsi="Times New Roman" w:cs="Times New Roman"/>
          <w:sz w:val="28"/>
          <w:szCs w:val="28"/>
        </w:rPr>
        <w:t xml:space="preserve"> 2335</w:t>
      </w:r>
      <w:r w:rsidR="00E902BF">
        <w:rPr>
          <w:rFonts w:ascii="Times New Roman" w:hAnsi="Times New Roman" w:cs="Times New Roman"/>
          <w:sz w:val="28"/>
          <w:szCs w:val="28"/>
        </w:rPr>
        <w:t>, № 23, ст. 2934</w:t>
      </w:r>
      <w:r w:rsidR="001B484C">
        <w:rPr>
          <w:rFonts w:ascii="Times New Roman" w:hAnsi="Times New Roman" w:cs="Times New Roman"/>
          <w:sz w:val="28"/>
          <w:szCs w:val="28"/>
        </w:rPr>
        <w:t xml:space="preserve">, официальный интернет-портал правовой информации </w:t>
      </w:r>
      <w:r w:rsidR="009819A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19AE" w:rsidRPr="009819AE">
        <w:rPr>
          <w:rFonts w:ascii="Times New Roman" w:hAnsi="Times New Roman" w:cs="Times New Roman"/>
          <w:sz w:val="28"/>
          <w:szCs w:val="28"/>
        </w:rPr>
        <w:t>.</w:t>
      </w:r>
      <w:r w:rsidR="009819AE">
        <w:rPr>
          <w:rFonts w:ascii="Times New Roman" w:hAnsi="Times New Roman" w:cs="Times New Roman"/>
          <w:sz w:val="28"/>
          <w:szCs w:val="28"/>
          <w:lang w:val="en-US"/>
        </w:rPr>
        <w:t>pravo</w:t>
      </w:r>
      <w:r w:rsidR="009819AE" w:rsidRPr="009819AE">
        <w:rPr>
          <w:rFonts w:ascii="Times New Roman" w:hAnsi="Times New Roman" w:cs="Times New Roman"/>
          <w:sz w:val="28"/>
          <w:szCs w:val="28"/>
        </w:rPr>
        <w:t>.</w:t>
      </w:r>
      <w:r w:rsidR="009819AE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9819AE" w:rsidRPr="009819AE">
        <w:rPr>
          <w:rFonts w:ascii="Times New Roman" w:hAnsi="Times New Roman" w:cs="Times New Roman"/>
          <w:sz w:val="28"/>
          <w:szCs w:val="28"/>
        </w:rPr>
        <w:t>.</w:t>
      </w:r>
      <w:r w:rsidR="009819A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14B30">
        <w:rPr>
          <w:rFonts w:ascii="Times New Roman" w:hAnsi="Times New Roman" w:cs="Times New Roman"/>
          <w:sz w:val="28"/>
          <w:szCs w:val="28"/>
        </w:rPr>
        <w:t>, 22.07.2014, № 0001201407220024,         № 0001201407220096</w:t>
      </w:r>
      <w:r w:rsidRPr="00793FE3">
        <w:rPr>
          <w:rFonts w:ascii="Times New Roman" w:hAnsi="Times New Roman" w:cs="Times New Roman"/>
          <w:sz w:val="28"/>
          <w:szCs w:val="28"/>
        </w:rPr>
        <w:t xml:space="preserve">), в соответствии с Положением о Федеральной службе по финансовому мониторингу, утвержденным Указом Президента Российской Федерации от 13 июня 2012 г. № 808 «Вопросы Федеральной службы по финансовому мониторингу» (Собрание законодательства Российской Федерации, 2012, № 25, ст. 3314, № 45, ст. 6211; 2013, № 52 (ч. 2), </w:t>
      </w:r>
      <w:r w:rsidR="00814B3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93FE3">
        <w:rPr>
          <w:rFonts w:ascii="Times New Roman" w:hAnsi="Times New Roman" w:cs="Times New Roman"/>
          <w:sz w:val="28"/>
          <w:szCs w:val="28"/>
        </w:rPr>
        <w:t xml:space="preserve">ст. 7137), и Правилами разработки и утверждения административных </w:t>
      </w:r>
      <w:r w:rsidR="00814B3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93FE3">
        <w:rPr>
          <w:rFonts w:ascii="Times New Roman" w:hAnsi="Times New Roman" w:cs="Times New Roman"/>
          <w:sz w:val="28"/>
          <w:szCs w:val="28"/>
        </w:rPr>
        <w:t xml:space="preserve">регламентов исполнения государственных функций, </w:t>
      </w:r>
      <w:r w:rsidR="00814B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793FE3">
        <w:rPr>
          <w:rFonts w:ascii="Times New Roman" w:hAnsi="Times New Roman" w:cs="Times New Roman"/>
          <w:sz w:val="28"/>
          <w:szCs w:val="28"/>
        </w:rPr>
        <w:lastRenderedPageBreak/>
        <w:t>утвержденными постановлением Правительства Российской Федерации от 16 мая 2011 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Федерации, 2011, № 22, ст. 3169, № 35, ст. 5092; 2012, № 28, ст. 398, № 36, ст. 4903, № 50 (ч. 6), ст. 7070, № 52, ст. 7507; 2014, № 5, ст. 506),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E82DFA" w:rsidRDefault="00E82DFA" w:rsidP="00E82DFA">
      <w:pPr>
        <w:pStyle w:val="affff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sub_333"/>
      <w:bookmarkEnd w:id="1"/>
      <w:r w:rsidRPr="00793FE3">
        <w:rPr>
          <w:rFonts w:ascii="Times New Roman" w:hAnsi="Times New Roman"/>
          <w:sz w:val="28"/>
          <w:szCs w:val="28"/>
        </w:rPr>
        <w:t xml:space="preserve">Утвердить прилагаемый Административный регламент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FE3">
        <w:rPr>
          <w:rFonts w:ascii="Times New Roman" w:hAnsi="Times New Roman"/>
          <w:sz w:val="28"/>
          <w:szCs w:val="28"/>
        </w:rPr>
        <w:t>к ответственности лиц, допустивших нарушение этого законодательства.</w:t>
      </w:r>
    </w:p>
    <w:p w:rsidR="00E82DFA" w:rsidRDefault="00E82DFA" w:rsidP="00E82DFA">
      <w:pPr>
        <w:pStyle w:val="affff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4FE">
        <w:rPr>
          <w:rFonts w:ascii="Times New Roman" w:hAnsi="Times New Roman"/>
          <w:sz w:val="28"/>
          <w:szCs w:val="28"/>
        </w:rPr>
        <w:t>Признать утратившим силу приказ Федеральной службы                     по финансовому мониторингу от 6 июня 2012 г. № 192 «Об утверждении Административного регламента исполнения Федеральной службой                   по финансовому мониторингу и ее территориальными органами государственной функции по осуществлению контроля и надзора                     за выполнением юридическими и физическими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законодательства» (зарегистрирован в Министерстве юстиции Российской Федерации 3 июля 2012 г., регистрационный № 24771).</w:t>
      </w:r>
    </w:p>
    <w:p w:rsidR="00E82DFA" w:rsidRPr="00C924FE" w:rsidRDefault="00E82DFA" w:rsidP="00E82DFA">
      <w:pPr>
        <w:pStyle w:val="affff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24FE">
        <w:rPr>
          <w:rFonts w:ascii="Times New Roman" w:hAnsi="Times New Roman"/>
          <w:sz w:val="28"/>
          <w:szCs w:val="28"/>
        </w:rPr>
        <w:t>Контроль за исполнением приказа возложи</w:t>
      </w:r>
      <w:r>
        <w:rPr>
          <w:rFonts w:ascii="Times New Roman" w:hAnsi="Times New Roman"/>
          <w:sz w:val="28"/>
          <w:szCs w:val="28"/>
        </w:rPr>
        <w:t xml:space="preserve">ть на </w:t>
      </w:r>
      <w:r w:rsidRPr="00C924FE">
        <w:rPr>
          <w:rFonts w:ascii="Times New Roman" w:hAnsi="Times New Roman"/>
          <w:sz w:val="28"/>
          <w:szCs w:val="28"/>
        </w:rPr>
        <w:t xml:space="preserve">заместителя директора Федеральной службы по финансовому мониторингу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924FE">
        <w:rPr>
          <w:rFonts w:ascii="Times New Roman" w:hAnsi="Times New Roman"/>
          <w:sz w:val="28"/>
          <w:szCs w:val="28"/>
        </w:rPr>
        <w:t>Г.В. Бобрышеву.</w:t>
      </w:r>
    </w:p>
    <w:bookmarkEnd w:id="2"/>
    <w:p w:rsidR="00E82DFA" w:rsidRPr="00793FE3" w:rsidRDefault="00E82DFA" w:rsidP="00E82D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40"/>
        <w:gridCol w:w="3258"/>
      </w:tblGrid>
      <w:tr w:rsidR="00E82DFA" w:rsidRPr="00793FE3" w:rsidTr="0078369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DFA" w:rsidRPr="00793FE3" w:rsidRDefault="00E82DFA" w:rsidP="0078369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FA" w:rsidRPr="00793FE3" w:rsidRDefault="00E82DFA" w:rsidP="0078369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FA" w:rsidRPr="00793FE3" w:rsidRDefault="00E82DFA" w:rsidP="0078369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793FE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DFA" w:rsidRPr="00793FE3" w:rsidRDefault="00E82DFA" w:rsidP="00783690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93FE3">
              <w:rPr>
                <w:rFonts w:ascii="Times New Roman" w:hAnsi="Times New Roman" w:cs="Times New Roman"/>
                <w:sz w:val="28"/>
                <w:szCs w:val="28"/>
              </w:rPr>
              <w:t>Ю.А. Чиханчин</w:t>
            </w:r>
          </w:p>
        </w:tc>
      </w:tr>
    </w:tbl>
    <w:p w:rsidR="00E82DFA" w:rsidRPr="00793FE3" w:rsidRDefault="00E82DFA" w:rsidP="00E82D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82DFA" w:rsidRPr="00793FE3" w:rsidRDefault="00E82DFA" w:rsidP="00E82D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82DFA" w:rsidRDefault="00E82DFA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82DFA" w:rsidRDefault="00E82DFA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82DFA" w:rsidRDefault="00E82DFA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82DFA" w:rsidRDefault="00E82DFA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82DFA" w:rsidRDefault="00E82DFA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C546B9" w:rsidRDefault="00E46C9E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793FE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</w:t>
      </w:r>
    </w:p>
    <w:p w:rsidR="00C546B9" w:rsidRDefault="00C546B9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C546B9" w:rsidRDefault="00C546B9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bookmarkEnd w:id="0"/>
    </w:p>
    <w:p w:rsidR="00E46C9E" w:rsidRPr="00C546B9" w:rsidRDefault="00C546B9" w:rsidP="000950FA">
      <w:pPr>
        <w:ind w:firstLine="6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</w:t>
      </w:r>
      <w:r w:rsidRPr="00C546B9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E46C9E" w:rsidRPr="00C546B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Федеральной службы</w:t>
      </w:r>
    </w:p>
    <w:p w:rsidR="00E46C9E" w:rsidRDefault="00E46C9E" w:rsidP="000950FA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546B9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по финансовому мониторингу</w:t>
      </w:r>
    </w:p>
    <w:p w:rsidR="00C546B9" w:rsidRPr="00C546B9" w:rsidRDefault="00C546B9" w:rsidP="000950FA">
      <w:pPr>
        <w:ind w:firstLine="69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_________________ № ____</w:t>
      </w:r>
    </w:p>
    <w:p w:rsidR="00E46C9E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46B9" w:rsidRPr="002C19D9" w:rsidRDefault="00C546B9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40"/>
          <w:szCs w:val="40"/>
        </w:rPr>
      </w:pPr>
    </w:p>
    <w:p w:rsidR="00033122" w:rsidRPr="00793FE3" w:rsidRDefault="00CE278C" w:rsidP="00AD2B8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" w:name="sub_1100"/>
      <w:r w:rsidRPr="00793FE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исполнения Федеральной службой </w:t>
      </w:r>
      <w:r w:rsidRPr="00793FE3">
        <w:rPr>
          <w:rFonts w:ascii="Times New Roman" w:hAnsi="Times New Roman" w:cs="Times New Roman"/>
          <w:sz w:val="28"/>
          <w:szCs w:val="28"/>
        </w:rPr>
        <w:br/>
        <w:t xml:space="preserve">по финансовому мониторингу государственной функции </w:t>
      </w:r>
      <w:r w:rsidR="00C546B9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 xml:space="preserve">по осуществлению контроля за выполнением физическими </w:t>
      </w:r>
      <w:r w:rsidR="00C546B9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>и юридическими лицами требований законодательства Российской Федерации о противодействии легализации (отмыванию) доходов</w:t>
      </w:r>
      <w:r w:rsidR="00C546B9">
        <w:rPr>
          <w:rFonts w:ascii="Times New Roman" w:hAnsi="Times New Roman" w:cs="Times New Roman"/>
          <w:sz w:val="28"/>
          <w:szCs w:val="28"/>
        </w:rPr>
        <w:t xml:space="preserve">, полученных преступным путем, </w:t>
      </w:r>
      <w:r w:rsidRPr="00793FE3">
        <w:rPr>
          <w:rFonts w:ascii="Times New Roman" w:hAnsi="Times New Roman" w:cs="Times New Roman"/>
          <w:sz w:val="28"/>
          <w:szCs w:val="28"/>
        </w:rPr>
        <w:t xml:space="preserve">и финансированию терроризма </w:t>
      </w:r>
      <w:r w:rsidR="00C546B9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 xml:space="preserve">и привлечению к ответственности лиц, допустивших нарушение </w:t>
      </w:r>
      <w:r w:rsidR="00C546B9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>этого законодательства</w:t>
      </w:r>
    </w:p>
    <w:p w:rsidR="00CE278C" w:rsidRPr="002C19D9" w:rsidRDefault="00CE278C" w:rsidP="00AD2B8C">
      <w:pPr>
        <w:spacing w:line="276" w:lineRule="auto"/>
        <w:rPr>
          <w:rFonts w:ascii="Times New Roman" w:hAnsi="Times New Roman" w:cs="Times New Roman"/>
          <w:sz w:val="36"/>
          <w:szCs w:val="36"/>
        </w:rPr>
      </w:pPr>
    </w:p>
    <w:p w:rsidR="00E46C9E" w:rsidRPr="00793FE3" w:rsidRDefault="00E46C9E" w:rsidP="00CD3D2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3"/>
    <w:p w:rsidR="00E46C9E" w:rsidRPr="00793FE3" w:rsidRDefault="00E46C9E" w:rsidP="00CD3D2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Default="006059F5" w:rsidP="00AD2B8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546B9">
        <w:rPr>
          <w:rFonts w:ascii="Times New Roman" w:hAnsi="Times New Roman"/>
          <w:sz w:val="28"/>
          <w:szCs w:val="28"/>
        </w:rPr>
        <w:t>Административный регламент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 (далее – Административный регламент) устанавливает порядок, состав, последовательность и сроки выполнения административных процедур (административных действий) Федеральной службы по финансовому мониторингу при проведении проверок физических и юридических лиц, в отношении которых Федеральная служба по финансовому мониторингу осуществляет контроль за исполнением законодательства Российской Федерации о противодействии легализации (отмыванию) доходов, полученных преступным путем, и финансированию терроризма, и при привлечении лиц, виновных в нарушении данного законодательства, к административной ответственности.</w:t>
      </w:r>
    </w:p>
    <w:p w:rsidR="00C546B9" w:rsidRPr="00AD2B8C" w:rsidRDefault="00C546B9" w:rsidP="00AD2B8C">
      <w:pPr>
        <w:pStyle w:val="affff"/>
        <w:tabs>
          <w:tab w:val="left" w:pos="127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46B9" w:rsidRPr="00793FE3" w:rsidRDefault="00C546B9" w:rsidP="00CD3D27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4" w:name="sub_1101"/>
      <w:r w:rsidRPr="00793FE3">
        <w:rPr>
          <w:rFonts w:ascii="Times New Roman" w:hAnsi="Times New Roman" w:cs="Times New Roman"/>
          <w:sz w:val="28"/>
          <w:szCs w:val="28"/>
        </w:rPr>
        <w:t>Наименование государственной функции</w:t>
      </w:r>
    </w:p>
    <w:bookmarkEnd w:id="4"/>
    <w:p w:rsidR="00C546B9" w:rsidRPr="00AD2B8C" w:rsidRDefault="00C546B9" w:rsidP="00AD2B8C">
      <w:pPr>
        <w:tabs>
          <w:tab w:val="left" w:pos="1276"/>
        </w:tabs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:rsidR="00C546B9" w:rsidRPr="00765593" w:rsidRDefault="00E46C9E" w:rsidP="00AD2B8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" w:name="sub_2"/>
      <w:r w:rsidRPr="00765593">
        <w:rPr>
          <w:rFonts w:ascii="Times New Roman" w:hAnsi="Times New Roman"/>
          <w:sz w:val="28"/>
          <w:szCs w:val="28"/>
        </w:rPr>
        <w:t>Наимено</w:t>
      </w:r>
      <w:r w:rsidR="00C546B9" w:rsidRPr="00765593">
        <w:rPr>
          <w:rFonts w:ascii="Times New Roman" w:hAnsi="Times New Roman"/>
          <w:sz w:val="28"/>
          <w:szCs w:val="28"/>
        </w:rPr>
        <w:t>вание государственной функции: «</w:t>
      </w:r>
      <w:r w:rsidRPr="00765593">
        <w:rPr>
          <w:rFonts w:ascii="Times New Roman" w:hAnsi="Times New Roman"/>
          <w:sz w:val="28"/>
          <w:szCs w:val="28"/>
        </w:rPr>
        <w:t>Осуществление контроля</w:t>
      </w:r>
      <w:r w:rsidR="00C546B9" w:rsidRPr="00765593">
        <w:rPr>
          <w:rFonts w:ascii="Times New Roman" w:hAnsi="Times New Roman"/>
          <w:sz w:val="28"/>
          <w:szCs w:val="28"/>
        </w:rPr>
        <w:t xml:space="preserve"> </w:t>
      </w:r>
      <w:r w:rsidR="00953869" w:rsidRPr="00765593">
        <w:rPr>
          <w:rFonts w:ascii="Times New Roman" w:hAnsi="Times New Roman"/>
          <w:sz w:val="28"/>
          <w:szCs w:val="28"/>
        </w:rPr>
        <w:t xml:space="preserve">за выполнением </w:t>
      </w:r>
      <w:r w:rsidR="006059F5" w:rsidRPr="00765593">
        <w:rPr>
          <w:rFonts w:ascii="Times New Roman" w:hAnsi="Times New Roman"/>
          <w:sz w:val="28"/>
          <w:szCs w:val="28"/>
        </w:rPr>
        <w:t xml:space="preserve">физическими и </w:t>
      </w:r>
      <w:r w:rsidR="00953869" w:rsidRPr="00765593">
        <w:rPr>
          <w:rFonts w:ascii="Times New Roman" w:hAnsi="Times New Roman"/>
          <w:sz w:val="28"/>
          <w:szCs w:val="28"/>
        </w:rPr>
        <w:t>юридическими лицами</w:t>
      </w:r>
      <w:r w:rsidRPr="00765593">
        <w:rPr>
          <w:rFonts w:ascii="Times New Roman" w:hAnsi="Times New Roman"/>
          <w:sz w:val="28"/>
          <w:szCs w:val="28"/>
        </w:rPr>
        <w:t xml:space="preserve"> требований </w:t>
      </w:r>
      <w:r w:rsidRPr="00765593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привлечение к ответственности лиц, допустивших н</w:t>
      </w:r>
      <w:r w:rsidR="00C546B9" w:rsidRPr="00765593">
        <w:rPr>
          <w:rFonts w:ascii="Times New Roman" w:hAnsi="Times New Roman"/>
          <w:sz w:val="28"/>
          <w:szCs w:val="28"/>
        </w:rPr>
        <w:t>арушение этого законодательства»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="006059F5" w:rsidRPr="00765593">
        <w:rPr>
          <w:rFonts w:ascii="Times New Roman" w:hAnsi="Times New Roman"/>
          <w:sz w:val="28"/>
          <w:szCs w:val="28"/>
        </w:rPr>
        <w:t xml:space="preserve">(далее – государственная функция).        </w:t>
      </w:r>
    </w:p>
    <w:p w:rsidR="00C546B9" w:rsidRDefault="00C546B9" w:rsidP="00AD2B8C">
      <w:pPr>
        <w:pStyle w:val="affff"/>
        <w:tabs>
          <w:tab w:val="left" w:pos="127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C546B9" w:rsidRPr="00793FE3" w:rsidRDefault="00C546B9" w:rsidP="00AD2B8C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6" w:name="sub_1102"/>
      <w:r w:rsidRPr="00793FE3">
        <w:rPr>
          <w:rFonts w:ascii="Times New Roman" w:hAnsi="Times New Roman" w:cs="Times New Roman"/>
          <w:sz w:val="28"/>
          <w:szCs w:val="28"/>
        </w:rPr>
        <w:t>Наименование федерального органа исполнительной власти, исполняющего государственную функцию</w:t>
      </w:r>
    </w:p>
    <w:bookmarkEnd w:id="6"/>
    <w:p w:rsidR="00C546B9" w:rsidRPr="00C546B9" w:rsidRDefault="00C546B9" w:rsidP="00AD2B8C">
      <w:pPr>
        <w:tabs>
          <w:tab w:val="left" w:pos="127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546B9" w:rsidRDefault="00E46C9E" w:rsidP="00AD2B8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7" w:name="sub_3"/>
      <w:bookmarkEnd w:id="5"/>
      <w:r w:rsidRPr="00C546B9">
        <w:rPr>
          <w:rFonts w:ascii="Times New Roman" w:hAnsi="Times New Roman"/>
          <w:sz w:val="28"/>
          <w:szCs w:val="28"/>
        </w:rPr>
        <w:t>Исполнение государственной функции осуществляют Федеральная служба по финансовому мониторингу и территориальные органы Федеральной службы по финансовому мониторингу:</w:t>
      </w:r>
      <w:bookmarkStart w:id="8" w:name="sub_301"/>
      <w:bookmarkEnd w:id="7"/>
    </w:p>
    <w:p w:rsidR="00314CF6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546B9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Центральному федеральному округу;</w:t>
      </w:r>
      <w:bookmarkStart w:id="9" w:name="sub_302"/>
      <w:bookmarkEnd w:id="8"/>
    </w:p>
    <w:p w:rsidR="00314CF6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Северо-Западному федеральному округу;</w:t>
      </w:r>
      <w:bookmarkStart w:id="10" w:name="sub_303"/>
      <w:bookmarkEnd w:id="9"/>
    </w:p>
    <w:p w:rsidR="00314CF6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Южному федеральному округу;</w:t>
      </w:r>
      <w:bookmarkStart w:id="11" w:name="sub_304"/>
      <w:bookmarkEnd w:id="10"/>
    </w:p>
    <w:p w:rsidR="00314CF6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Приволжскому федеральному округу;</w:t>
      </w:r>
      <w:bookmarkStart w:id="12" w:name="sub_305"/>
      <w:bookmarkEnd w:id="11"/>
    </w:p>
    <w:p w:rsidR="00AD2B8C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Уральскому федеральному округу;</w:t>
      </w:r>
      <w:bookmarkStart w:id="13" w:name="sub_306"/>
      <w:bookmarkEnd w:id="12"/>
    </w:p>
    <w:p w:rsidR="00AD2B8C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Сибирскому федеральному округу;</w:t>
      </w:r>
      <w:bookmarkStart w:id="14" w:name="sub_307"/>
      <w:bookmarkEnd w:id="13"/>
    </w:p>
    <w:p w:rsidR="00AD2B8C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Дальневосточному федеральному округу;</w:t>
      </w:r>
      <w:bookmarkStart w:id="15" w:name="sub_308"/>
      <w:bookmarkEnd w:id="14"/>
    </w:p>
    <w:p w:rsidR="00E46C9E" w:rsidRDefault="00E46C9E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Межрегиональное управление Федеральной службы по финансовому мониторингу по Северо-</w:t>
      </w:r>
      <w:r w:rsidR="00F41B32">
        <w:rPr>
          <w:rFonts w:ascii="Times New Roman" w:hAnsi="Times New Roman"/>
          <w:sz w:val="28"/>
          <w:szCs w:val="28"/>
        </w:rPr>
        <w:t>Кавказскому федеральному округу;</w:t>
      </w:r>
    </w:p>
    <w:p w:rsidR="00F41B32" w:rsidRPr="00793FE3" w:rsidRDefault="00F41B32" w:rsidP="00AD2B8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Межрегиональное управление Федеральной службы по финансовому мониторингу по </w:t>
      </w:r>
      <w:r>
        <w:rPr>
          <w:rFonts w:ascii="Times New Roman" w:hAnsi="Times New Roman"/>
          <w:sz w:val="28"/>
          <w:szCs w:val="28"/>
        </w:rPr>
        <w:t>Крымскому</w:t>
      </w:r>
      <w:r w:rsidRPr="00793FE3">
        <w:rPr>
          <w:rFonts w:ascii="Times New Roman" w:hAnsi="Times New Roman"/>
          <w:sz w:val="28"/>
          <w:szCs w:val="28"/>
        </w:rPr>
        <w:t xml:space="preserve"> федеральному округу</w:t>
      </w:r>
      <w:r>
        <w:rPr>
          <w:rFonts w:ascii="Times New Roman" w:hAnsi="Times New Roman"/>
          <w:sz w:val="28"/>
          <w:szCs w:val="28"/>
        </w:rPr>
        <w:t>.</w:t>
      </w:r>
    </w:p>
    <w:bookmarkEnd w:id="15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AD2B8C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6" w:name="sub_1103"/>
      <w:r w:rsidRPr="00793FE3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</w:t>
      </w:r>
      <w:r w:rsidR="00AD2B8C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>исполнение государственной функции</w:t>
      </w:r>
    </w:p>
    <w:bookmarkEnd w:id="16"/>
    <w:p w:rsidR="00AD2B8C" w:rsidRDefault="00AD2B8C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AD2B8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7" w:name="sub_4"/>
      <w:r w:rsidRPr="00765593">
        <w:rPr>
          <w:rFonts w:ascii="Times New Roman" w:hAnsi="Times New Roman"/>
          <w:sz w:val="28"/>
          <w:szCs w:val="28"/>
        </w:rPr>
        <w:t xml:space="preserve">Исполнение государственной функции осуществляется </w:t>
      </w:r>
      <w:r w:rsidR="00AD2B8C" w:rsidRPr="00765593">
        <w:rPr>
          <w:rFonts w:ascii="Times New Roman" w:hAnsi="Times New Roman"/>
          <w:sz w:val="28"/>
          <w:szCs w:val="28"/>
        </w:rPr>
        <w:t xml:space="preserve">                     </w:t>
      </w:r>
      <w:r w:rsidRPr="00765593">
        <w:rPr>
          <w:rFonts w:ascii="Times New Roman" w:hAnsi="Times New Roman"/>
          <w:sz w:val="28"/>
          <w:szCs w:val="28"/>
        </w:rPr>
        <w:t>в соответствии с</w:t>
      </w:r>
      <w:r w:rsidR="000950FA" w:rsidRPr="00765593">
        <w:rPr>
          <w:rFonts w:ascii="Times New Roman" w:hAnsi="Times New Roman"/>
          <w:sz w:val="28"/>
          <w:szCs w:val="28"/>
        </w:rPr>
        <w:t>о следующими нормативными правовыми актами</w:t>
      </w:r>
      <w:r w:rsidRPr="00765593">
        <w:rPr>
          <w:rFonts w:ascii="Times New Roman" w:hAnsi="Times New Roman"/>
          <w:sz w:val="28"/>
          <w:szCs w:val="28"/>
        </w:rPr>
        <w:t>:</w:t>
      </w:r>
    </w:p>
    <w:bookmarkEnd w:id="17"/>
    <w:p w:rsidR="00AD2B8C" w:rsidRPr="00765593" w:rsidRDefault="0075076F" w:rsidP="00AD2B8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fldChar w:fldCharType="begin"/>
      </w:r>
      <w:r w:rsidR="005535BD" w:rsidRPr="00765593">
        <w:instrText>HYPERLINK "garantF1://12025267.0"</w:instrText>
      </w:r>
      <w:r w:rsidRPr="00765593">
        <w:fldChar w:fldCharType="separate"/>
      </w:r>
      <w:r w:rsidR="00E46C9E" w:rsidRPr="00765593">
        <w:rPr>
          <w:rStyle w:val="a4"/>
          <w:rFonts w:ascii="Times New Roman" w:hAnsi="Times New Roman"/>
          <w:b w:val="0"/>
          <w:color w:val="auto"/>
          <w:sz w:val="28"/>
          <w:szCs w:val="28"/>
        </w:rPr>
        <w:t>Кодексом</w:t>
      </w:r>
      <w:r w:rsidRPr="00765593">
        <w:fldChar w:fldCharType="end"/>
      </w:r>
      <w:r w:rsidR="00E46C9E" w:rsidRPr="007655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C9E" w:rsidRPr="00765593">
        <w:rPr>
          <w:rFonts w:ascii="Times New Roman" w:hAnsi="Times New Roman" w:cs="Times New Roman"/>
          <w:sz w:val="28"/>
          <w:szCs w:val="28"/>
        </w:rPr>
        <w:t>Российской Федерации об а</w:t>
      </w:r>
      <w:r w:rsidR="005901C1" w:rsidRPr="00765593">
        <w:rPr>
          <w:rFonts w:ascii="Times New Roman" w:hAnsi="Times New Roman" w:cs="Times New Roman"/>
          <w:sz w:val="28"/>
          <w:szCs w:val="28"/>
        </w:rPr>
        <w:t>дминистративных правонарушениях</w:t>
      </w:r>
      <w:r w:rsidR="006059F5" w:rsidRPr="0076559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D2B8C" w:rsidRPr="00765593">
        <w:rPr>
          <w:rFonts w:ascii="Times New Roman" w:hAnsi="Times New Roman" w:cs="Times New Roman"/>
          <w:sz w:val="28"/>
          <w:szCs w:val="28"/>
        </w:rPr>
        <w:t xml:space="preserve"> – </w:t>
      </w:r>
      <w:r w:rsidR="006059F5" w:rsidRPr="00765593">
        <w:rPr>
          <w:rFonts w:ascii="Times New Roman" w:hAnsi="Times New Roman" w:cs="Times New Roman"/>
          <w:sz w:val="28"/>
          <w:szCs w:val="28"/>
        </w:rPr>
        <w:t xml:space="preserve">КоАП) </w:t>
      </w:r>
      <w:r w:rsidR="00E46C9E" w:rsidRPr="00765593">
        <w:rPr>
          <w:rFonts w:ascii="Times New Roman" w:hAnsi="Times New Roman" w:cs="Times New Roman"/>
          <w:sz w:val="28"/>
          <w:szCs w:val="28"/>
        </w:rPr>
        <w:t>(Собрание законодательст</w:t>
      </w:r>
      <w:r w:rsidR="00E406D0" w:rsidRPr="00765593">
        <w:rPr>
          <w:rFonts w:ascii="Times New Roman" w:hAnsi="Times New Roman" w:cs="Times New Roman"/>
          <w:sz w:val="28"/>
          <w:szCs w:val="28"/>
        </w:rPr>
        <w:t>ва Российской Федерации, 2002, № 1 (ч. 1), ст. 1, № 18, ст. 1721, № 30, ст. 3029,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44, </w:t>
      </w:r>
      <w:r w:rsidR="00E46C9E" w:rsidRPr="00765593">
        <w:rPr>
          <w:rFonts w:ascii="Times New Roman" w:hAnsi="Times New Roman" w:cs="Times New Roman"/>
          <w:sz w:val="28"/>
          <w:szCs w:val="28"/>
        </w:rPr>
        <w:lastRenderedPageBreak/>
        <w:t xml:space="preserve">ст. 4295, </w:t>
      </w:r>
      <w:r w:rsidR="00E406D0" w:rsidRPr="00765593">
        <w:rPr>
          <w:rFonts w:ascii="Times New Roman" w:hAnsi="Times New Roman" w:cs="Times New Roman"/>
          <w:sz w:val="28"/>
          <w:szCs w:val="28"/>
        </w:rPr>
        <w:t>4298; 2003, № 1, ст. 2, № 27 (ч. 1), ст. 2700, 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27 (ч. 2), ст. 2708,</w:t>
      </w:r>
      <w:r w:rsidR="00E406D0" w:rsidRPr="00765593">
        <w:rPr>
          <w:rFonts w:ascii="Times New Roman" w:hAnsi="Times New Roman" w:cs="Times New Roman"/>
          <w:sz w:val="28"/>
          <w:szCs w:val="28"/>
        </w:rPr>
        <w:t xml:space="preserve"> 2717,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46 (ч. 1), ст. 4434, </w:t>
      </w:r>
      <w:r w:rsidR="00E406D0" w:rsidRPr="00765593">
        <w:rPr>
          <w:rFonts w:ascii="Times New Roman" w:hAnsi="Times New Roman" w:cs="Times New Roman"/>
          <w:sz w:val="28"/>
          <w:szCs w:val="28"/>
        </w:rPr>
        <w:t>4440,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50, ст. 4847, </w:t>
      </w:r>
      <w:r w:rsidR="00E406D0" w:rsidRPr="00765593">
        <w:rPr>
          <w:rFonts w:ascii="Times New Roman" w:hAnsi="Times New Roman" w:cs="Times New Roman"/>
          <w:sz w:val="28"/>
          <w:szCs w:val="28"/>
        </w:rPr>
        <w:t>4855,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5037; 2004, </w:t>
      </w:r>
      <w:r w:rsidR="00E406D0" w:rsidRPr="00765593">
        <w:rPr>
          <w:rFonts w:ascii="Times New Roman" w:hAnsi="Times New Roman" w:cs="Times New Roman"/>
          <w:sz w:val="28"/>
          <w:szCs w:val="28"/>
        </w:rPr>
        <w:t>№ 19 (ч. 1), ст. 1838, № 30, ст. 3095, № 31, ст. 3229,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34, ст. 3529, </w:t>
      </w:r>
      <w:r w:rsidR="00E406D0" w:rsidRPr="00765593">
        <w:rPr>
          <w:rFonts w:ascii="Times New Roman" w:hAnsi="Times New Roman" w:cs="Times New Roman"/>
          <w:sz w:val="28"/>
          <w:szCs w:val="28"/>
        </w:rPr>
        <w:t>3533, № 44, ст. 4266; 2005,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 (ч. 1), ст. 9, 13, 37, 40, </w:t>
      </w:r>
      <w:r w:rsidR="00E406D0" w:rsidRPr="00765593">
        <w:rPr>
          <w:rFonts w:ascii="Times New Roman" w:hAnsi="Times New Roman" w:cs="Times New Roman"/>
          <w:sz w:val="28"/>
          <w:szCs w:val="28"/>
        </w:rPr>
        <w:t>45,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10, ст. 762, 763, </w:t>
      </w:r>
      <w:r w:rsidR="00E406D0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13, ст. 1077, </w:t>
      </w:r>
      <w:r w:rsidR="00E406D0" w:rsidRPr="00765593">
        <w:rPr>
          <w:rFonts w:ascii="Times New Roman" w:hAnsi="Times New Roman" w:cs="Times New Roman"/>
          <w:sz w:val="28"/>
          <w:szCs w:val="28"/>
        </w:rPr>
        <w:t>1079, 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17, ст. 1484</w:t>
      </w:r>
      <w:r w:rsidR="00E406D0" w:rsidRPr="00765593">
        <w:rPr>
          <w:rFonts w:ascii="Times New Roman" w:hAnsi="Times New Roman" w:cs="Times New Roman"/>
          <w:sz w:val="28"/>
          <w:szCs w:val="28"/>
        </w:rPr>
        <w:t>, № 19, ст. 1752, № 25, ст. 2431,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27, ст. 2719, </w:t>
      </w:r>
      <w:r w:rsidR="00E406D0" w:rsidRPr="00765593">
        <w:rPr>
          <w:rFonts w:ascii="Times New Roman" w:hAnsi="Times New Roman" w:cs="Times New Roman"/>
          <w:sz w:val="28"/>
          <w:szCs w:val="28"/>
        </w:rPr>
        <w:t>2721,     № 30 (ч. 1), ст. 3104,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30 (ч. 2), ст. 3124, </w:t>
      </w:r>
      <w:r w:rsidR="00E406D0" w:rsidRPr="00765593">
        <w:rPr>
          <w:rFonts w:ascii="Times New Roman" w:hAnsi="Times New Roman" w:cs="Times New Roman"/>
          <w:sz w:val="28"/>
          <w:szCs w:val="28"/>
        </w:rPr>
        <w:t>3131, № 40, ст. 3986, № 50, ст. 5247,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5574, </w:t>
      </w:r>
      <w:r w:rsidR="00E406D0" w:rsidRPr="00765593">
        <w:rPr>
          <w:rFonts w:ascii="Times New Roman" w:hAnsi="Times New Roman" w:cs="Times New Roman"/>
          <w:sz w:val="28"/>
          <w:szCs w:val="28"/>
        </w:rPr>
        <w:t>5596; 2006,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1, ст. 4, 10, </w:t>
      </w:r>
      <w:r w:rsidR="00E406D0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2, ст. 172, 175, </w:t>
      </w:r>
      <w:r w:rsidR="00E406D0" w:rsidRPr="00765593">
        <w:rPr>
          <w:rFonts w:ascii="Times New Roman" w:hAnsi="Times New Roman" w:cs="Times New Roman"/>
          <w:sz w:val="28"/>
          <w:szCs w:val="28"/>
        </w:rPr>
        <w:t>№ 6, ст. 636,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10, ст. 1067, </w:t>
      </w:r>
      <w:r w:rsidR="00E406D0" w:rsidRPr="00765593">
        <w:rPr>
          <w:rFonts w:ascii="Times New Roman" w:hAnsi="Times New Roman" w:cs="Times New Roman"/>
          <w:sz w:val="28"/>
          <w:szCs w:val="28"/>
        </w:rPr>
        <w:t>№ 12, ст. 1234, № 17 (ч. 1), ст. 1776, № 18, ст. 1907, № 19, ст. 2066,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23, ст. 2380, 2385,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28, ст. 2975,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 30, ст. 3287,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31 (ч. 1), ст. 3420, 3432, 3433, 3438, 3452,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43, ст. 4412,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45, ст. 4633, 4634, 4641,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50, ст. 5279, 5281,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5498; 2007,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 (ч. 1), ст. 21, 25, 29, </w:t>
      </w:r>
      <w:r w:rsidR="00E8784B" w:rsidRPr="00765593">
        <w:rPr>
          <w:rFonts w:ascii="Times New Roman" w:hAnsi="Times New Roman" w:cs="Times New Roman"/>
          <w:sz w:val="28"/>
          <w:szCs w:val="28"/>
        </w:rPr>
        <w:t>33,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7, ст. 840,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15, ст. 1743,</w:t>
      </w:r>
      <w:r w:rsidR="00E8784B" w:rsidRPr="00765593">
        <w:rPr>
          <w:rFonts w:ascii="Times New Roman" w:hAnsi="Times New Roman" w:cs="Times New Roman"/>
          <w:sz w:val="28"/>
          <w:szCs w:val="28"/>
        </w:rPr>
        <w:t xml:space="preserve">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16, ст. 1824, 1825,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17, ст. 1930,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20, ст. 2367,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21, ст. 2456,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26, ст. 3089,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30, ст. 3755,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31, ст. 4001, 4007, 4008, 4009, 4015,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41, ст. 4845,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43, ст. 5084,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46, ст. 5553,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49, ст. 6034, 6065,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50, ст. 6246; 2008,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10 (ч. 1), ст. 896,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18, ст. 1941,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20, ст. 2251, 2259,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29 (ч. 1), ст. 3418,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30 (ч. 1), ст. 3582, 3601, 3604,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45, ст. 5143,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49, ст. 5738, 5745, 5748,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6227, 6235, 6236, 6248; 2009,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1, ст. 17,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7, ст. 771, 777,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19, ст. 2276, </w:t>
      </w:r>
      <w:r w:rsidR="00E8784B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23, ст. 2759, 2767, 2776,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26, ст. 3120, 3122, 3131, 3132,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29, ст. 3597, 3599, 3635, 3642,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30, ст. 3735, </w:t>
      </w:r>
      <w:r w:rsidR="00CF5672" w:rsidRPr="00765593">
        <w:rPr>
          <w:rFonts w:ascii="Times New Roman" w:hAnsi="Times New Roman" w:cs="Times New Roman"/>
          <w:sz w:val="28"/>
          <w:szCs w:val="28"/>
        </w:rPr>
        <w:t>3739,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45, ст. 5265, 5267,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48, ст. 5711, 5724, 5755,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6406, 6412; 2010,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1, ст. 1,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11, ст. 1169, 1176,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15, ст. 1743, 1751,</w:t>
      </w:r>
      <w:r w:rsidR="00CF5672" w:rsidRPr="00765593">
        <w:rPr>
          <w:rFonts w:ascii="Times New Roman" w:hAnsi="Times New Roman" w:cs="Times New Roman"/>
          <w:sz w:val="28"/>
          <w:szCs w:val="28"/>
        </w:rPr>
        <w:t xml:space="preserve">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18, ст. 2145,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19, ст. 2291,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21, ст. 2524, 2525, 2526, 2530,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23, ст. 2790,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25, ст. 3070,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27, ст. 3416, 3429,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28, ст. 3553,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29, ст. 3983</w:t>
      </w:r>
      <w:r w:rsidR="00CF5672" w:rsidRPr="00765593">
        <w:rPr>
          <w:rFonts w:ascii="Times New Roman" w:hAnsi="Times New Roman" w:cs="Times New Roman"/>
          <w:sz w:val="28"/>
          <w:szCs w:val="28"/>
        </w:rPr>
        <w:t>,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 </w:t>
      </w:r>
      <w:r w:rsidR="00CF5672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30, ст. 4000, 4002, 4005, 4006, 4007,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31, ст. 4155, 4158, 4164, 4191, 4192, 4193, 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4195, 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4198, </w:t>
      </w:r>
      <w:r w:rsidR="00A312D8" w:rsidRPr="00765593">
        <w:rPr>
          <w:rFonts w:ascii="Times New Roman" w:hAnsi="Times New Roman" w:cs="Times New Roman"/>
          <w:sz w:val="28"/>
          <w:szCs w:val="28"/>
        </w:rPr>
        <w:t>4206, ст. 4207, ст. 4208,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32, ст. 4298,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41 (ч. 2), ст. 5192, 5193,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46, ст. 5918,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49, ст. 6409,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50, ст. 6605,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52 (ч. 1), ст. 6984, 6995, 6996; 2011,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1, ст. 10, 23, 29, 33, 47, 54,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7, ст. 901,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905,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15, ст. 2039, 2041,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17, ст.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2310, 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2312,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19, ст. 2714, 2715, 2769,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23, ст. 3260, 3267,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27, ст. 3873,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3881,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29, ст. 4284, 4289, 4290, 4291,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4298, 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30 (ч. 1), ст. 4573, 4574, 4584,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4585, </w:t>
      </w:r>
      <w:r w:rsidR="00E46C9E" w:rsidRPr="00765593">
        <w:rPr>
          <w:rFonts w:ascii="Times New Roman" w:hAnsi="Times New Roman" w:cs="Times New Roman"/>
          <w:sz w:val="28"/>
          <w:szCs w:val="28"/>
        </w:rPr>
        <w:t>4590, 4591, 4598,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4600, 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4601, 4605,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45, ст. 6325, 6326, 6334,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46, ст. 6406,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47, ст. 6601, 6602,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48, ст. 6728, 6730, 6732,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49 (ч. 1), ст. 7025, </w:t>
      </w:r>
      <w:r w:rsidR="00A312D8" w:rsidRPr="00765593">
        <w:rPr>
          <w:rFonts w:ascii="Times New Roman" w:hAnsi="Times New Roman" w:cs="Times New Roman"/>
          <w:sz w:val="28"/>
          <w:szCs w:val="28"/>
        </w:rPr>
        <w:t>7042,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49 (ч. 5), ст. 7056, </w:t>
      </w:r>
      <w:r w:rsidR="00A312D8" w:rsidRPr="00765593">
        <w:rPr>
          <w:rFonts w:ascii="Times New Roman" w:hAnsi="Times New Roman" w:cs="Times New Roman"/>
          <w:sz w:val="28"/>
          <w:szCs w:val="28"/>
        </w:rPr>
        <w:t>7061, 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50, ст.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7342, 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7345, 7346, 7351, 7352, 7355, 7362, 7366; 2012,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6, ст. 621,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 10, ст. 1166, 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15, ст. 1723, 1724,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 18, ст. 2126, 2128,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19, ст. 2278</w:t>
      </w:r>
      <w:r w:rsidR="00C1034E" w:rsidRPr="00765593">
        <w:rPr>
          <w:rFonts w:ascii="Times New Roman" w:hAnsi="Times New Roman" w:cs="Times New Roman"/>
          <w:sz w:val="28"/>
          <w:szCs w:val="28"/>
        </w:rPr>
        <w:t>,</w:t>
      </w:r>
      <w:r w:rsidR="00A312D8" w:rsidRPr="00765593">
        <w:rPr>
          <w:rFonts w:ascii="Times New Roman" w:hAnsi="Times New Roman" w:cs="Times New Roman"/>
          <w:sz w:val="28"/>
          <w:szCs w:val="28"/>
        </w:rPr>
        <w:t xml:space="preserve"> 2281, № 24, ст. 3068, 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24, ст. 3069, 3082,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25, ст. 3268,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29, ст. 3996,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31, ст. 4320, 4322, 4329, 4330, </w:t>
      </w:r>
      <w:r w:rsidR="00A312D8" w:rsidRPr="00765593">
        <w:rPr>
          <w:rFonts w:ascii="Times New Roman" w:hAnsi="Times New Roman" w:cs="Times New Roman"/>
          <w:sz w:val="28"/>
          <w:szCs w:val="28"/>
        </w:rPr>
        <w:t>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41, ст. 5523, </w:t>
      </w:r>
      <w:r w:rsidR="00797009" w:rsidRPr="00765593">
        <w:rPr>
          <w:rFonts w:ascii="Times New Roman" w:hAnsi="Times New Roman" w:cs="Times New Roman"/>
          <w:sz w:val="28"/>
          <w:szCs w:val="28"/>
        </w:rPr>
        <w:t>№</w:t>
      </w:r>
      <w:r w:rsidR="00C1034E" w:rsidRPr="00765593">
        <w:rPr>
          <w:rFonts w:ascii="Times New Roman" w:hAnsi="Times New Roman" w:cs="Times New Roman"/>
          <w:sz w:val="28"/>
          <w:szCs w:val="28"/>
        </w:rPr>
        <w:t xml:space="preserve"> 47, ст. 6402, 6403, </w:t>
      </w:r>
      <w:r w:rsidR="00530A43" w:rsidRPr="00765593">
        <w:rPr>
          <w:rFonts w:ascii="Times New Roman" w:hAnsi="Times New Roman" w:cs="Times New Roman"/>
          <w:sz w:val="28"/>
          <w:szCs w:val="28"/>
        </w:rPr>
        <w:t>6404</w:t>
      </w:r>
      <w:r w:rsidR="00C1034E" w:rsidRPr="00765593">
        <w:rPr>
          <w:rFonts w:ascii="Times New Roman" w:hAnsi="Times New Roman" w:cs="Times New Roman"/>
          <w:sz w:val="28"/>
          <w:szCs w:val="28"/>
        </w:rPr>
        <w:t>, 6405,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№ 49, ст. </w:t>
      </w:r>
      <w:r w:rsidR="00732030" w:rsidRPr="00765593">
        <w:rPr>
          <w:rFonts w:ascii="Times New Roman" w:hAnsi="Times New Roman" w:cs="Times New Roman"/>
          <w:sz w:val="28"/>
          <w:szCs w:val="28"/>
        </w:rPr>
        <w:t>6752, 6757,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№ 50 (ч. 5), ст. 6967,                №</w:t>
      </w:r>
      <w:r w:rsidR="00732030" w:rsidRPr="00765593">
        <w:rPr>
          <w:rFonts w:ascii="Times New Roman" w:hAnsi="Times New Roman" w:cs="Times New Roman"/>
          <w:sz w:val="28"/>
          <w:szCs w:val="28"/>
        </w:rPr>
        <w:t xml:space="preserve"> 53 (ч. 1), ст. 7577, 7580, 7602, 7639, </w:t>
      </w:r>
      <w:r w:rsidR="00A57766" w:rsidRPr="00765593">
        <w:rPr>
          <w:rFonts w:ascii="Times New Roman" w:hAnsi="Times New Roman" w:cs="Times New Roman"/>
          <w:sz w:val="28"/>
          <w:szCs w:val="28"/>
        </w:rPr>
        <w:t xml:space="preserve">7640, 7641, </w:t>
      </w:r>
      <w:r w:rsidR="00530A43" w:rsidRPr="00765593">
        <w:rPr>
          <w:rFonts w:ascii="Times New Roman" w:hAnsi="Times New Roman" w:cs="Times New Roman"/>
          <w:sz w:val="28"/>
          <w:szCs w:val="28"/>
        </w:rPr>
        <w:t>7</w:t>
      </w:r>
      <w:r w:rsidR="00A57766" w:rsidRPr="00765593">
        <w:rPr>
          <w:rFonts w:ascii="Times New Roman" w:hAnsi="Times New Roman" w:cs="Times New Roman"/>
          <w:sz w:val="28"/>
          <w:szCs w:val="28"/>
        </w:rPr>
        <w:t>643</w:t>
      </w:r>
      <w:r w:rsidR="00530A43" w:rsidRPr="00765593">
        <w:rPr>
          <w:rFonts w:ascii="Times New Roman" w:hAnsi="Times New Roman" w:cs="Times New Roman"/>
          <w:sz w:val="28"/>
          <w:szCs w:val="28"/>
        </w:rPr>
        <w:t>;</w:t>
      </w:r>
      <w:r w:rsidR="00A57766" w:rsidRPr="00765593">
        <w:rPr>
          <w:rFonts w:ascii="Times New Roman" w:hAnsi="Times New Roman" w:cs="Times New Roman"/>
          <w:sz w:val="28"/>
          <w:szCs w:val="28"/>
        </w:rPr>
        <w:t xml:space="preserve"> </w:t>
      </w:r>
      <w:r w:rsidR="005A7DE1" w:rsidRPr="00765593">
        <w:rPr>
          <w:rFonts w:ascii="Times New Roman" w:hAnsi="Times New Roman" w:cs="Times New Roman"/>
          <w:sz w:val="28"/>
          <w:szCs w:val="28"/>
        </w:rPr>
        <w:t>2013,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№ 4, ст. 304,     №</w:t>
      </w:r>
      <w:r w:rsidR="00A57766" w:rsidRPr="00765593">
        <w:rPr>
          <w:rFonts w:ascii="Times New Roman" w:hAnsi="Times New Roman" w:cs="Times New Roman"/>
          <w:sz w:val="28"/>
          <w:szCs w:val="28"/>
        </w:rPr>
        <w:t xml:space="preserve"> 8, ст. 717, 718, 719, 720,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A57766" w:rsidRPr="00765593">
        <w:rPr>
          <w:rFonts w:ascii="Times New Roman" w:hAnsi="Times New Roman" w:cs="Times New Roman"/>
          <w:sz w:val="28"/>
          <w:szCs w:val="28"/>
        </w:rPr>
        <w:t xml:space="preserve"> 14, ст. 1641, 1642, </w:t>
      </w:r>
      <w:r w:rsidR="00180C41" w:rsidRPr="00765593">
        <w:rPr>
          <w:rFonts w:ascii="Times New Roman" w:hAnsi="Times New Roman" w:cs="Times New Roman"/>
          <w:sz w:val="28"/>
          <w:szCs w:val="28"/>
        </w:rPr>
        <w:t xml:space="preserve">1651, 1657, 1658, 1666,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180C41" w:rsidRPr="00765593">
        <w:rPr>
          <w:rFonts w:ascii="Times New Roman" w:hAnsi="Times New Roman" w:cs="Times New Roman"/>
          <w:sz w:val="28"/>
          <w:szCs w:val="28"/>
        </w:rPr>
        <w:t xml:space="preserve"> 17, </w:t>
      </w:r>
      <w:r w:rsidR="00180C41" w:rsidRPr="00765593">
        <w:rPr>
          <w:rFonts w:ascii="Times New Roman" w:hAnsi="Times New Roman" w:cs="Times New Roman"/>
          <w:sz w:val="28"/>
          <w:szCs w:val="28"/>
        </w:rPr>
        <w:lastRenderedPageBreak/>
        <w:t xml:space="preserve">ст. 2029,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180C41" w:rsidRPr="00765593">
        <w:rPr>
          <w:rFonts w:ascii="Times New Roman" w:hAnsi="Times New Roman" w:cs="Times New Roman"/>
          <w:sz w:val="28"/>
          <w:szCs w:val="28"/>
        </w:rPr>
        <w:t xml:space="preserve"> 19, ст. 2307, 2318, 2319, 2323, 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2325, 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№ 23, ст. 2871, 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2875,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 26, 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   </w:t>
      </w:r>
      <w:r w:rsidR="00940786" w:rsidRPr="00765593">
        <w:rPr>
          <w:rFonts w:ascii="Times New Roman" w:hAnsi="Times New Roman" w:cs="Times New Roman"/>
          <w:sz w:val="28"/>
          <w:szCs w:val="28"/>
        </w:rPr>
        <w:t>ст. 3207, 3208, 3209,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№ 27, </w:t>
      </w:r>
      <w:r w:rsidR="00940786" w:rsidRPr="00765593">
        <w:rPr>
          <w:rFonts w:ascii="Times New Roman" w:hAnsi="Times New Roman" w:cs="Times New Roman"/>
          <w:sz w:val="28"/>
          <w:szCs w:val="28"/>
        </w:rPr>
        <w:t>ст. 3442, 3454, 3458, 3465, 3469,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3470, 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3477, 3478, 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 №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 30 (</w:t>
      </w:r>
      <w:r w:rsidR="00530A43" w:rsidRPr="00765593">
        <w:rPr>
          <w:rFonts w:ascii="Times New Roman" w:hAnsi="Times New Roman" w:cs="Times New Roman"/>
          <w:sz w:val="28"/>
          <w:szCs w:val="28"/>
        </w:rPr>
        <w:t>ч. 1</w:t>
      </w:r>
      <w:r w:rsidR="00940786" w:rsidRPr="00765593">
        <w:rPr>
          <w:rFonts w:ascii="Times New Roman" w:hAnsi="Times New Roman" w:cs="Times New Roman"/>
          <w:sz w:val="28"/>
          <w:szCs w:val="28"/>
        </w:rPr>
        <w:t>), ст. 402</w:t>
      </w:r>
      <w:r w:rsidR="00530A43" w:rsidRPr="00765593">
        <w:rPr>
          <w:rFonts w:ascii="Times New Roman" w:hAnsi="Times New Roman" w:cs="Times New Roman"/>
          <w:sz w:val="28"/>
          <w:szCs w:val="28"/>
        </w:rPr>
        <w:t>5, 402</w:t>
      </w:r>
      <w:r w:rsidR="00940786" w:rsidRPr="00765593">
        <w:rPr>
          <w:rFonts w:ascii="Times New Roman" w:hAnsi="Times New Roman" w:cs="Times New Roman"/>
          <w:sz w:val="28"/>
          <w:szCs w:val="28"/>
        </w:rPr>
        <w:t>6, 4027,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4028, 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4029, 4030, 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4031, </w:t>
      </w:r>
      <w:r w:rsidR="00940786" w:rsidRPr="00765593">
        <w:rPr>
          <w:rFonts w:ascii="Times New Roman" w:hAnsi="Times New Roman" w:cs="Times New Roman"/>
          <w:sz w:val="28"/>
          <w:szCs w:val="28"/>
        </w:rPr>
        <w:t>4032, 4033, 4034, 4035,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4036, </w:t>
      </w:r>
      <w:r w:rsidR="00940786" w:rsidRPr="00765593">
        <w:rPr>
          <w:rFonts w:ascii="Times New Roman" w:hAnsi="Times New Roman" w:cs="Times New Roman"/>
          <w:sz w:val="28"/>
          <w:szCs w:val="28"/>
        </w:rPr>
        <w:t>4040, 4044,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4059, 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4078, 4081, 4082,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 31, ст. 4191, </w:t>
      </w:r>
      <w:r w:rsidR="00530A43" w:rsidRPr="00765593">
        <w:rPr>
          <w:rFonts w:ascii="Times New Roman" w:hAnsi="Times New Roman" w:cs="Times New Roman"/>
          <w:sz w:val="28"/>
          <w:szCs w:val="28"/>
        </w:rPr>
        <w:t>№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 40 (</w:t>
      </w:r>
      <w:r w:rsidR="00530A43" w:rsidRPr="00765593">
        <w:rPr>
          <w:rFonts w:ascii="Times New Roman" w:hAnsi="Times New Roman" w:cs="Times New Roman"/>
          <w:sz w:val="28"/>
          <w:szCs w:val="28"/>
        </w:rPr>
        <w:t>ч. 3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), ст. 5032, </w:t>
      </w:r>
      <w:r w:rsidR="00530A43" w:rsidRPr="00765593">
        <w:rPr>
          <w:rFonts w:ascii="Times New Roman" w:hAnsi="Times New Roman" w:cs="Times New Roman"/>
          <w:sz w:val="28"/>
          <w:szCs w:val="28"/>
        </w:rPr>
        <w:t xml:space="preserve"> №</w:t>
      </w:r>
      <w:r w:rsidR="00940786" w:rsidRPr="00765593">
        <w:rPr>
          <w:rFonts w:ascii="Times New Roman" w:hAnsi="Times New Roman" w:cs="Times New Roman"/>
          <w:sz w:val="28"/>
          <w:szCs w:val="28"/>
        </w:rPr>
        <w:t xml:space="preserve"> 43, ст. 5443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, 5444, </w:t>
      </w:r>
      <w:r w:rsidR="00532B88" w:rsidRPr="00765593">
        <w:rPr>
          <w:rFonts w:ascii="Times New Roman" w:hAnsi="Times New Roman" w:cs="Times New Roman"/>
          <w:sz w:val="28"/>
          <w:szCs w:val="28"/>
        </w:rPr>
        <w:t>5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445, 5446, 5452, </w:t>
      </w:r>
      <w:r w:rsidR="00532B88" w:rsidRPr="00765593">
        <w:rPr>
          <w:rFonts w:ascii="Times New Roman" w:hAnsi="Times New Roman" w:cs="Times New Roman"/>
          <w:sz w:val="28"/>
          <w:szCs w:val="28"/>
        </w:rPr>
        <w:t>№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 44, ст. 5624, 5633,</w:t>
      </w:r>
      <w:r w:rsidR="00532B88" w:rsidRPr="00765593">
        <w:rPr>
          <w:rFonts w:ascii="Times New Roman" w:hAnsi="Times New Roman" w:cs="Times New Roman"/>
          <w:sz w:val="28"/>
          <w:szCs w:val="28"/>
        </w:rPr>
        <w:t xml:space="preserve"> 5643, 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5644, </w:t>
      </w:r>
      <w:r w:rsidR="00532B88" w:rsidRPr="00765593">
        <w:rPr>
          <w:rFonts w:ascii="Times New Roman" w:hAnsi="Times New Roman" w:cs="Times New Roman"/>
          <w:sz w:val="28"/>
          <w:szCs w:val="28"/>
        </w:rPr>
        <w:t>№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 48, ст. 6158, 6159, 6163, 6164,</w:t>
      </w:r>
      <w:r w:rsidR="00532B88" w:rsidRPr="00765593">
        <w:rPr>
          <w:rFonts w:ascii="Times New Roman" w:hAnsi="Times New Roman" w:cs="Times New Roman"/>
          <w:sz w:val="28"/>
          <w:szCs w:val="28"/>
        </w:rPr>
        <w:t xml:space="preserve"> 6165, №</w:t>
      </w:r>
      <w:r w:rsidR="00944178" w:rsidRPr="00765593">
        <w:rPr>
          <w:rFonts w:ascii="Times New Roman" w:hAnsi="Times New Roman" w:cs="Times New Roman"/>
          <w:sz w:val="28"/>
          <w:szCs w:val="28"/>
        </w:rPr>
        <w:t xml:space="preserve"> 49 (ч</w:t>
      </w:r>
      <w:r w:rsidR="00532B88" w:rsidRPr="00765593">
        <w:rPr>
          <w:rFonts w:ascii="Times New Roman" w:hAnsi="Times New Roman" w:cs="Times New Roman"/>
          <w:sz w:val="28"/>
          <w:szCs w:val="28"/>
        </w:rPr>
        <w:t>. 1</w:t>
      </w:r>
      <w:r w:rsidR="00944178" w:rsidRPr="00765593">
        <w:rPr>
          <w:rFonts w:ascii="Times New Roman" w:hAnsi="Times New Roman" w:cs="Times New Roman"/>
          <w:sz w:val="28"/>
          <w:szCs w:val="28"/>
        </w:rPr>
        <w:t>), ст. 6327, 6341, 6342, 6343</w:t>
      </w:r>
      <w:r w:rsidR="009549ED" w:rsidRPr="00765593">
        <w:rPr>
          <w:rFonts w:ascii="Times New Roman" w:hAnsi="Times New Roman" w:cs="Times New Roman"/>
          <w:sz w:val="28"/>
          <w:szCs w:val="28"/>
        </w:rPr>
        <w:t>,</w:t>
      </w:r>
      <w:r w:rsidR="00532B88" w:rsidRPr="00765593">
        <w:rPr>
          <w:rFonts w:ascii="Times New Roman" w:hAnsi="Times New Roman" w:cs="Times New Roman"/>
          <w:sz w:val="28"/>
          <w:szCs w:val="28"/>
        </w:rPr>
        <w:t xml:space="preserve"> 6344,</w:t>
      </w:r>
      <w:r w:rsidR="009549ED" w:rsidRPr="00765593">
        <w:rPr>
          <w:rFonts w:ascii="Times New Roman" w:hAnsi="Times New Roman" w:cs="Times New Roman"/>
          <w:sz w:val="28"/>
          <w:szCs w:val="28"/>
        </w:rPr>
        <w:t xml:space="preserve"> 6345</w:t>
      </w:r>
      <w:r w:rsidR="00532B88" w:rsidRPr="00765593">
        <w:rPr>
          <w:rFonts w:ascii="Times New Roman" w:hAnsi="Times New Roman" w:cs="Times New Roman"/>
          <w:sz w:val="28"/>
          <w:szCs w:val="28"/>
        </w:rPr>
        <w:t xml:space="preserve">, </w:t>
      </w:r>
      <w:r w:rsidR="004243A5" w:rsidRPr="00765593">
        <w:rPr>
          <w:rFonts w:ascii="Times New Roman" w:hAnsi="Times New Roman" w:cs="Times New Roman"/>
          <w:sz w:val="28"/>
          <w:szCs w:val="28"/>
        </w:rPr>
        <w:t>№ 51, ст. 6683, 6685, 6696, № 52 (ч. 1), ст. 6948, 6953, 6961, 6980, 6981, 6994, 6995, 6999, 7010; 2014, № 6, ст. 557, 558,</w:t>
      </w:r>
      <w:r w:rsidR="00E902BF">
        <w:rPr>
          <w:rFonts w:ascii="Times New Roman" w:hAnsi="Times New Roman" w:cs="Times New Roman"/>
          <w:sz w:val="28"/>
          <w:szCs w:val="28"/>
        </w:rPr>
        <w:t xml:space="preserve"> 559,</w:t>
      </w:r>
      <w:r w:rsidR="004243A5" w:rsidRPr="00765593">
        <w:rPr>
          <w:rFonts w:ascii="Times New Roman" w:hAnsi="Times New Roman" w:cs="Times New Roman"/>
          <w:sz w:val="28"/>
          <w:szCs w:val="28"/>
        </w:rPr>
        <w:t xml:space="preserve"> 566,</w:t>
      </w:r>
      <w:r w:rsidR="00E902BF">
        <w:rPr>
          <w:rFonts w:ascii="Times New Roman" w:hAnsi="Times New Roman" w:cs="Times New Roman"/>
          <w:sz w:val="28"/>
          <w:szCs w:val="28"/>
        </w:rPr>
        <w:t xml:space="preserve"> № 10, ст. 1087, № 11, ст. 1092, 1096, 1097, 1098, № 14, ст. 1553,</w:t>
      </w:r>
      <w:r w:rsidR="00036841">
        <w:rPr>
          <w:rFonts w:ascii="Times New Roman" w:hAnsi="Times New Roman" w:cs="Times New Roman"/>
          <w:sz w:val="28"/>
          <w:szCs w:val="28"/>
        </w:rPr>
        <w:t xml:space="preserve"> </w:t>
      </w:r>
      <w:r w:rsidR="00E902BF">
        <w:rPr>
          <w:rFonts w:ascii="Times New Roman" w:hAnsi="Times New Roman" w:cs="Times New Roman"/>
          <w:sz w:val="28"/>
          <w:szCs w:val="28"/>
        </w:rPr>
        <w:t xml:space="preserve">1561, 1562, № 16, ст. 1834, 1921,            № 19, ст. 2302, 2306, 2310, 2317, 2324, 2325, 2326, 2327, 2330, 2333, 2335, </w:t>
      </w:r>
      <w:r w:rsidR="000368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902BF">
        <w:rPr>
          <w:rFonts w:ascii="Times New Roman" w:hAnsi="Times New Roman" w:cs="Times New Roman"/>
          <w:sz w:val="28"/>
          <w:szCs w:val="28"/>
        </w:rPr>
        <w:t>№ 23, ст. 2927, 2928, № 26 (ч. 1), ст. 3366, 3368, 3377, 3379</w:t>
      </w:r>
      <w:r w:rsidR="004243A5" w:rsidRPr="0076559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950FA" w:rsidRDefault="00CF4F0F" w:rsidP="000950FA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Федеральным законом от 7 августа 2001 г. № 115-ФЗ </w:t>
      </w:r>
      <w:r w:rsidR="00AD2B8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93FE3">
        <w:rPr>
          <w:rFonts w:ascii="Times New Roman" w:hAnsi="Times New Roman" w:cs="Times New Roman"/>
          <w:sz w:val="28"/>
          <w:szCs w:val="28"/>
        </w:rPr>
        <w:t>«О противодействии легализации (отмыванию) доходов, полученных преступным путем, и финансированию терроризма» (далее – Федеральный закон № 115-ФЗ) (Собрание законодательства Российской Федерации, 2001, № 33 (ч. 1), ст. 3418; 2002, № 30, ст. 3029, № 44, ст. 4296; 2004, № 31, ст. 3224; 2005, № 47, ст. 4828; 2006, № 31</w:t>
      </w:r>
      <w:r w:rsidR="000950FA">
        <w:rPr>
          <w:rFonts w:ascii="Times New Roman" w:hAnsi="Times New Roman" w:cs="Times New Roman"/>
          <w:sz w:val="28"/>
          <w:szCs w:val="28"/>
        </w:rPr>
        <w:t xml:space="preserve"> </w:t>
      </w:r>
      <w:r w:rsidRPr="00793FE3">
        <w:rPr>
          <w:rFonts w:ascii="Times New Roman" w:hAnsi="Times New Roman" w:cs="Times New Roman"/>
          <w:sz w:val="28"/>
          <w:szCs w:val="28"/>
        </w:rPr>
        <w:t xml:space="preserve">(ч. 1), ст. 3446, 3452; 2007, № 16, ст. 1831, № 31, ст. 3993, 4011, № 49, ст. 6036; 2009, № 23, ст. 2776, № 29, ст. 3600; 2010, № 28, ст. 3553, № 30, ст. 4007, № 31, ст. 4166; 2011, № 27, ст. 3873, № 46, </w:t>
      </w:r>
      <w:r w:rsidR="000950FA">
        <w:rPr>
          <w:rFonts w:ascii="Times New Roman" w:hAnsi="Times New Roman" w:cs="Times New Roman"/>
          <w:sz w:val="28"/>
          <w:szCs w:val="28"/>
        </w:rPr>
        <w:t xml:space="preserve">      </w:t>
      </w:r>
      <w:r w:rsidRPr="00793FE3">
        <w:rPr>
          <w:rFonts w:ascii="Times New Roman" w:hAnsi="Times New Roman" w:cs="Times New Roman"/>
          <w:sz w:val="28"/>
          <w:szCs w:val="28"/>
        </w:rPr>
        <w:t>ст. 6406; 2012, № 30, ст. 4172, № 50 (ч. 4), ст. 6954; 2013, № 19, ст. 2329, № 26, ст. 3207, № 44, ст. 5641, № 52 (ч. 1), ст. 6968</w:t>
      </w:r>
      <w:r w:rsidR="00A07092">
        <w:rPr>
          <w:rFonts w:ascii="Times New Roman" w:hAnsi="Times New Roman" w:cs="Times New Roman"/>
          <w:sz w:val="28"/>
          <w:szCs w:val="28"/>
        </w:rPr>
        <w:t>;</w:t>
      </w:r>
      <w:r w:rsidR="00A07092" w:rsidRPr="00A07092">
        <w:rPr>
          <w:rFonts w:ascii="Times New Roman" w:hAnsi="Times New Roman" w:cs="Times New Roman"/>
          <w:sz w:val="28"/>
          <w:szCs w:val="28"/>
        </w:rPr>
        <w:t xml:space="preserve"> </w:t>
      </w:r>
      <w:r w:rsidR="00A07092">
        <w:rPr>
          <w:rFonts w:ascii="Times New Roman" w:hAnsi="Times New Roman" w:cs="Times New Roman"/>
          <w:sz w:val="28"/>
          <w:szCs w:val="28"/>
        </w:rPr>
        <w:t xml:space="preserve">2014, </w:t>
      </w:r>
      <w:r w:rsidR="00A07092" w:rsidRPr="00793FE3">
        <w:rPr>
          <w:rFonts w:ascii="Times New Roman" w:hAnsi="Times New Roman" w:cs="Times New Roman"/>
          <w:sz w:val="28"/>
          <w:szCs w:val="28"/>
        </w:rPr>
        <w:t>№</w:t>
      </w:r>
      <w:r w:rsidR="00A07092">
        <w:rPr>
          <w:rFonts w:ascii="Times New Roman" w:hAnsi="Times New Roman" w:cs="Times New Roman"/>
          <w:sz w:val="28"/>
          <w:szCs w:val="28"/>
        </w:rPr>
        <w:t xml:space="preserve"> 19, ст. 2311,</w:t>
      </w:r>
      <w:r w:rsidR="0099590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07092">
        <w:rPr>
          <w:rFonts w:ascii="Times New Roman" w:hAnsi="Times New Roman" w:cs="Times New Roman"/>
          <w:sz w:val="28"/>
          <w:szCs w:val="28"/>
        </w:rPr>
        <w:t xml:space="preserve"> 2315,  2335</w:t>
      </w:r>
      <w:r w:rsidR="00036841">
        <w:rPr>
          <w:rFonts w:ascii="Times New Roman" w:hAnsi="Times New Roman" w:cs="Times New Roman"/>
          <w:sz w:val="28"/>
          <w:szCs w:val="28"/>
        </w:rPr>
        <w:t>, № 23, ст. 2934</w:t>
      </w:r>
      <w:r w:rsidR="0099590A">
        <w:rPr>
          <w:rFonts w:ascii="Times New Roman" w:hAnsi="Times New Roman" w:cs="Times New Roman"/>
          <w:sz w:val="28"/>
          <w:szCs w:val="28"/>
        </w:rPr>
        <w:t xml:space="preserve">, официальный интернет-портал правовой информации </w:t>
      </w:r>
      <w:r w:rsidR="0099590A" w:rsidRPr="009819A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9590A" w:rsidRPr="009819AE">
        <w:rPr>
          <w:rFonts w:ascii="Times New Roman" w:hAnsi="Times New Roman" w:cs="Times New Roman"/>
          <w:sz w:val="28"/>
          <w:szCs w:val="28"/>
        </w:rPr>
        <w:t>.</w:t>
      </w:r>
      <w:r w:rsidR="0099590A" w:rsidRPr="009819AE">
        <w:rPr>
          <w:rFonts w:ascii="Times New Roman" w:hAnsi="Times New Roman" w:cs="Times New Roman"/>
          <w:sz w:val="28"/>
          <w:szCs w:val="28"/>
          <w:lang w:val="en-US"/>
        </w:rPr>
        <w:t>pravo</w:t>
      </w:r>
      <w:r w:rsidR="0099590A" w:rsidRPr="009819AE">
        <w:rPr>
          <w:rFonts w:ascii="Times New Roman" w:hAnsi="Times New Roman" w:cs="Times New Roman"/>
          <w:sz w:val="28"/>
          <w:szCs w:val="28"/>
        </w:rPr>
        <w:t>.</w:t>
      </w:r>
      <w:r w:rsidR="0099590A" w:rsidRPr="009819AE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99590A" w:rsidRPr="009819AE">
        <w:rPr>
          <w:rFonts w:ascii="Times New Roman" w:hAnsi="Times New Roman" w:cs="Times New Roman"/>
          <w:sz w:val="28"/>
          <w:szCs w:val="28"/>
        </w:rPr>
        <w:t>.</w:t>
      </w:r>
      <w:r w:rsidR="0099590A" w:rsidRPr="009819A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9590A">
        <w:rPr>
          <w:rFonts w:ascii="Times New Roman" w:hAnsi="Times New Roman" w:cs="Times New Roman"/>
          <w:sz w:val="28"/>
          <w:szCs w:val="28"/>
        </w:rPr>
        <w:t>, 22.07.2014, № 0001201407220024,                                                № 0001201407220096</w:t>
      </w:r>
      <w:r w:rsidRPr="00793FE3">
        <w:rPr>
          <w:rFonts w:ascii="Times New Roman" w:hAnsi="Times New Roman" w:cs="Times New Roman"/>
          <w:sz w:val="28"/>
          <w:szCs w:val="28"/>
        </w:rPr>
        <w:t>)</w:t>
      </w:r>
      <w:r w:rsidR="00E46C9E" w:rsidRPr="00793FE3">
        <w:rPr>
          <w:rFonts w:ascii="Times New Roman" w:hAnsi="Times New Roman" w:cs="Times New Roman"/>
          <w:sz w:val="28"/>
          <w:szCs w:val="28"/>
        </w:rPr>
        <w:t>;</w:t>
      </w:r>
    </w:p>
    <w:p w:rsidR="000950FA" w:rsidRDefault="00CF4F0F" w:rsidP="000950FA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793F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93FE3">
        <w:rPr>
          <w:rFonts w:ascii="Times New Roman" w:hAnsi="Times New Roman" w:cs="Times New Roman"/>
          <w:sz w:val="28"/>
          <w:szCs w:val="28"/>
        </w:rPr>
        <w:t xml:space="preserve"> от 2</w:t>
      </w:r>
      <w:r w:rsidR="000950FA">
        <w:rPr>
          <w:rFonts w:ascii="Times New Roman" w:hAnsi="Times New Roman" w:cs="Times New Roman"/>
          <w:sz w:val="28"/>
          <w:szCs w:val="28"/>
        </w:rPr>
        <w:t xml:space="preserve"> мая 2006 г. № 59-ФЗ «О порядке </w:t>
      </w:r>
      <w:r w:rsidRPr="00793FE3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 – Федеральный закон № 59-ФЗ) (Собрание законодательства Российской Федерации, 2006, № 19, ст. 2060; 2010, № 27, ст. 3410, № 31, ст. 4196; 2012, № 31, ст. 4470; 2013, № 19, ст. 2307, № 27, ст. 3474);</w:t>
      </w:r>
    </w:p>
    <w:p w:rsidR="005E3493" w:rsidRPr="00765593" w:rsidRDefault="00CF4F0F" w:rsidP="005E3493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>Федеральным законом от 26 декабря 2008 г. № 294-ФЗ «О защите прав юридических лиц и индивидуальных предпринимателей при осуществлении государственного контроля и муниципального контроля» (далее – Федеральный закон № 294-ФЗ) (Собрание законодательства Российской Федерации,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2008, №</w:t>
      </w:r>
      <w:r w:rsidR="000E1C44" w:rsidRPr="00765593">
        <w:rPr>
          <w:rFonts w:ascii="Times New Roman" w:hAnsi="Times New Roman" w:cs="Times New Roman"/>
          <w:sz w:val="28"/>
          <w:szCs w:val="28"/>
        </w:rPr>
        <w:t xml:space="preserve"> 52 (ч. 1), ст. 6249</w:t>
      </w:r>
      <w:r w:rsidR="005E3493" w:rsidRPr="00765593">
        <w:rPr>
          <w:rFonts w:ascii="Times New Roman" w:hAnsi="Times New Roman" w:cs="Times New Roman"/>
          <w:sz w:val="28"/>
          <w:szCs w:val="28"/>
        </w:rPr>
        <w:t>; 2009, №</w:t>
      </w:r>
      <w:r w:rsidR="00F67E09" w:rsidRPr="00765593">
        <w:rPr>
          <w:rFonts w:ascii="Times New Roman" w:hAnsi="Times New Roman" w:cs="Times New Roman"/>
          <w:sz w:val="28"/>
          <w:szCs w:val="28"/>
        </w:rPr>
        <w:t xml:space="preserve"> 18 (ч.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1</w:t>
      </w:r>
      <w:r w:rsidR="00F67E09" w:rsidRPr="00765593">
        <w:rPr>
          <w:rFonts w:ascii="Times New Roman" w:hAnsi="Times New Roman" w:cs="Times New Roman"/>
          <w:sz w:val="28"/>
          <w:szCs w:val="28"/>
        </w:rPr>
        <w:t xml:space="preserve">), ст. 2140,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 29,          ст. 3601, №</w:t>
      </w:r>
      <w:r w:rsidR="00F67E09" w:rsidRPr="00765593">
        <w:rPr>
          <w:rFonts w:ascii="Times New Roman" w:hAnsi="Times New Roman" w:cs="Times New Roman"/>
          <w:sz w:val="28"/>
          <w:szCs w:val="28"/>
        </w:rPr>
        <w:t xml:space="preserve"> 48, ст. 5711,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</w:t>
      </w:r>
      <w:r w:rsidR="00417402" w:rsidRPr="00765593">
        <w:rPr>
          <w:rFonts w:ascii="Times New Roman" w:hAnsi="Times New Roman" w:cs="Times New Roman"/>
          <w:sz w:val="28"/>
          <w:szCs w:val="28"/>
        </w:rPr>
        <w:t xml:space="preserve"> 52 (</w:t>
      </w:r>
      <w:r w:rsidR="005E3493" w:rsidRPr="00765593">
        <w:rPr>
          <w:rFonts w:ascii="Times New Roman" w:hAnsi="Times New Roman" w:cs="Times New Roman"/>
          <w:sz w:val="28"/>
          <w:szCs w:val="28"/>
        </w:rPr>
        <w:t>ч</w:t>
      </w:r>
      <w:r w:rsidR="00417402" w:rsidRPr="00765593">
        <w:rPr>
          <w:rFonts w:ascii="Times New Roman" w:hAnsi="Times New Roman" w:cs="Times New Roman"/>
          <w:sz w:val="28"/>
          <w:szCs w:val="28"/>
        </w:rPr>
        <w:t>.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1), ст. 6441; 2010, № 17, ст. 1988, №</w:t>
      </w:r>
      <w:r w:rsidR="00417402" w:rsidRPr="00765593">
        <w:rPr>
          <w:rFonts w:ascii="Times New Roman" w:hAnsi="Times New Roman" w:cs="Times New Roman"/>
          <w:sz w:val="28"/>
          <w:szCs w:val="28"/>
        </w:rPr>
        <w:t xml:space="preserve"> 18, 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E3493" w:rsidRPr="00765593">
        <w:rPr>
          <w:rFonts w:ascii="Times New Roman" w:hAnsi="Times New Roman" w:cs="Times New Roman"/>
          <w:sz w:val="28"/>
          <w:szCs w:val="28"/>
        </w:rPr>
        <w:t>ст. 2142, №</w:t>
      </w:r>
      <w:r w:rsidR="00417402" w:rsidRPr="00765593">
        <w:rPr>
          <w:rFonts w:ascii="Times New Roman" w:hAnsi="Times New Roman" w:cs="Times New Roman"/>
          <w:sz w:val="28"/>
          <w:szCs w:val="28"/>
        </w:rPr>
        <w:t xml:space="preserve"> 31, ст. 4160, 4193, 4196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32, ст. 4298; 2011,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1, ст. 20,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17, 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   ст. 2310, № 23, ст. 3263, № 27, ст. 3880, № 30 (ч. 1), ст. 4590, № 48, ст. 6728; 2012, № 19, ст. 2281, № 26, ст. 3446, № 31, ст. 4320, №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31, ст. 4322, </w:t>
      </w:r>
      <w:r w:rsidR="005E3493" w:rsidRPr="00765593">
        <w:rPr>
          <w:rFonts w:ascii="Times New Roman" w:hAnsi="Times New Roman" w:cs="Times New Roman"/>
          <w:sz w:val="28"/>
          <w:szCs w:val="28"/>
        </w:rPr>
        <w:t>№</w:t>
      </w:r>
      <w:r w:rsidR="001D4530" w:rsidRPr="00765593">
        <w:rPr>
          <w:rFonts w:ascii="Times New Roman" w:hAnsi="Times New Roman" w:cs="Times New Roman"/>
          <w:sz w:val="28"/>
          <w:szCs w:val="28"/>
        </w:rPr>
        <w:t xml:space="preserve"> 47, 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     </w:t>
      </w:r>
      <w:r w:rsidR="001D4530" w:rsidRPr="00765593">
        <w:rPr>
          <w:rFonts w:ascii="Times New Roman" w:hAnsi="Times New Roman" w:cs="Times New Roman"/>
          <w:sz w:val="28"/>
          <w:szCs w:val="28"/>
        </w:rPr>
        <w:lastRenderedPageBreak/>
        <w:t>ст. 6402</w:t>
      </w:r>
      <w:r w:rsidR="005E3493" w:rsidRPr="00765593">
        <w:rPr>
          <w:rFonts w:ascii="Times New Roman" w:hAnsi="Times New Roman" w:cs="Times New Roman"/>
          <w:sz w:val="28"/>
          <w:szCs w:val="28"/>
        </w:rPr>
        <w:t>; 2013, № 9, ст. 874, № 27, ст. 3477, №</w:t>
      </w:r>
      <w:r w:rsidR="00B82EE5" w:rsidRPr="00765593">
        <w:rPr>
          <w:rFonts w:ascii="Times New Roman" w:hAnsi="Times New Roman" w:cs="Times New Roman"/>
          <w:sz w:val="28"/>
          <w:szCs w:val="28"/>
        </w:rPr>
        <w:t xml:space="preserve"> 30 (</w:t>
      </w:r>
      <w:r w:rsidR="005E3493" w:rsidRPr="00765593">
        <w:rPr>
          <w:rFonts w:ascii="Times New Roman" w:hAnsi="Times New Roman" w:cs="Times New Roman"/>
          <w:sz w:val="28"/>
          <w:szCs w:val="28"/>
        </w:rPr>
        <w:t>ч. 1), ст. 4041, №</w:t>
      </w:r>
      <w:r w:rsidR="00B82EE5" w:rsidRPr="00765593">
        <w:rPr>
          <w:rFonts w:ascii="Times New Roman" w:hAnsi="Times New Roman" w:cs="Times New Roman"/>
          <w:sz w:val="28"/>
          <w:szCs w:val="28"/>
        </w:rPr>
        <w:t xml:space="preserve"> 44, 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          ст. 5633, № 48, ст. 6165, №</w:t>
      </w:r>
      <w:r w:rsidR="00B82EE5" w:rsidRPr="00765593">
        <w:rPr>
          <w:rFonts w:ascii="Times New Roman" w:hAnsi="Times New Roman" w:cs="Times New Roman"/>
          <w:sz w:val="28"/>
          <w:szCs w:val="28"/>
        </w:rPr>
        <w:t xml:space="preserve"> 49 (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ч. 1), ст. 6338, № </w:t>
      </w:r>
      <w:r w:rsidR="00B82EE5" w:rsidRPr="00765593">
        <w:rPr>
          <w:rFonts w:ascii="Times New Roman" w:hAnsi="Times New Roman" w:cs="Times New Roman"/>
          <w:sz w:val="28"/>
          <w:szCs w:val="28"/>
        </w:rPr>
        <w:t>52 (ч</w:t>
      </w:r>
      <w:r w:rsidR="005E3493" w:rsidRPr="00765593">
        <w:rPr>
          <w:rFonts w:ascii="Times New Roman" w:hAnsi="Times New Roman" w:cs="Times New Roman"/>
          <w:sz w:val="28"/>
          <w:szCs w:val="28"/>
        </w:rPr>
        <w:t>. 1</w:t>
      </w:r>
      <w:r w:rsidR="00B82EE5" w:rsidRPr="00765593">
        <w:rPr>
          <w:rFonts w:ascii="Times New Roman" w:hAnsi="Times New Roman" w:cs="Times New Roman"/>
          <w:sz w:val="28"/>
          <w:szCs w:val="28"/>
        </w:rPr>
        <w:t>), ст. 6961, 6979, 6981;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 </w:t>
      </w:r>
      <w:r w:rsidR="00A739E5">
        <w:rPr>
          <w:rFonts w:ascii="Times New Roman" w:hAnsi="Times New Roman" w:cs="Times New Roman"/>
          <w:sz w:val="28"/>
          <w:szCs w:val="28"/>
        </w:rPr>
        <w:t>2014, № 11, ст. 1092, 1098, № 26 (ч. 1), ст. 3366</w:t>
      </w:r>
      <w:r w:rsidR="005E3493" w:rsidRPr="0076559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E3493" w:rsidRDefault="003F1550" w:rsidP="005E3493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13 июня 2012 г. № 808 «Вопросы Федеральной службы по финансовому мониторингу» (Собрание законодательства Российской Федерации, 2012, № 25, ст. 3314, № 45, ст. 6211; 2013, № 52 (ч. 2), ст. 7137)</w:t>
      </w:r>
      <w:r w:rsidR="00E46C9E" w:rsidRPr="00793FE3">
        <w:rPr>
          <w:rFonts w:ascii="Times New Roman" w:hAnsi="Times New Roman" w:cs="Times New Roman"/>
          <w:sz w:val="28"/>
          <w:szCs w:val="28"/>
        </w:rPr>
        <w:t>;</w:t>
      </w:r>
    </w:p>
    <w:p w:rsidR="007C055E" w:rsidRDefault="007C055E" w:rsidP="002C5DFC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</w:t>
      </w:r>
      <w:r w:rsidRPr="00793FE3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  <w:r w:rsidRPr="007C0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12.08.2002 </w:t>
      </w:r>
      <w:r w:rsidR="00D0428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885 «Об утверждении общих принципов служебного поведения государственных служащих»</w:t>
      </w:r>
      <w:r w:rsidR="00041F2F">
        <w:rPr>
          <w:rFonts w:ascii="Times New Roman" w:hAnsi="Times New Roman" w:cs="Times New Roman"/>
          <w:sz w:val="28"/>
          <w:szCs w:val="28"/>
        </w:rPr>
        <w:t xml:space="preserve"> </w:t>
      </w:r>
      <w:r w:rsidR="00041F2F" w:rsidRPr="001C1270">
        <w:rPr>
          <w:rFonts w:ascii="Times New Roman" w:hAnsi="Times New Roman" w:cs="Times New Roman"/>
          <w:sz w:val="28"/>
          <w:szCs w:val="28"/>
        </w:rPr>
        <w:t>(</w:t>
      </w:r>
      <w:r w:rsidR="00D0428B" w:rsidRPr="001C1270">
        <w:rPr>
          <w:rFonts w:ascii="Times New Roman" w:hAnsi="Times New Roman" w:cs="Times New Roman"/>
          <w:sz w:val="28"/>
          <w:szCs w:val="28"/>
        </w:rPr>
        <w:t>Собрание</w:t>
      </w:r>
      <w:r w:rsidR="00D0428B">
        <w:rPr>
          <w:rFonts w:ascii="Times New Roman" w:hAnsi="Times New Roman" w:cs="Times New Roman"/>
          <w:sz w:val="28"/>
          <w:szCs w:val="28"/>
        </w:rPr>
        <w:t xml:space="preserve"> </w:t>
      </w:r>
      <w:r w:rsidR="00041F2F" w:rsidRPr="00765593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200</w:t>
      </w:r>
      <w:r w:rsidR="00041F2F">
        <w:rPr>
          <w:rFonts w:ascii="Times New Roman" w:hAnsi="Times New Roman" w:cs="Times New Roman"/>
          <w:sz w:val="28"/>
          <w:szCs w:val="28"/>
        </w:rPr>
        <w:t xml:space="preserve">2, № 33, </w:t>
      </w:r>
      <w:r w:rsidR="007C66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41F2F">
        <w:rPr>
          <w:rFonts w:ascii="Times New Roman" w:hAnsi="Times New Roman" w:cs="Times New Roman"/>
          <w:sz w:val="28"/>
          <w:szCs w:val="28"/>
        </w:rPr>
        <w:t>ст. 3196;</w:t>
      </w:r>
      <w:r w:rsidR="007C6682" w:rsidRPr="007C6682">
        <w:rPr>
          <w:rFonts w:ascii="Times New Roman" w:hAnsi="Times New Roman" w:cs="Times New Roman"/>
          <w:sz w:val="28"/>
          <w:szCs w:val="28"/>
        </w:rPr>
        <w:t xml:space="preserve"> </w:t>
      </w:r>
      <w:r w:rsidR="007C6682">
        <w:rPr>
          <w:rFonts w:ascii="Times New Roman" w:hAnsi="Times New Roman" w:cs="Times New Roman"/>
          <w:sz w:val="28"/>
          <w:szCs w:val="28"/>
        </w:rPr>
        <w:t>2007, № 13, ст. 1531;</w:t>
      </w:r>
      <w:r w:rsidR="007C6682" w:rsidRPr="007C6682">
        <w:rPr>
          <w:rFonts w:ascii="Times New Roman" w:hAnsi="Times New Roman" w:cs="Times New Roman"/>
          <w:sz w:val="28"/>
          <w:szCs w:val="28"/>
        </w:rPr>
        <w:t xml:space="preserve"> </w:t>
      </w:r>
      <w:r w:rsidR="007C6682">
        <w:rPr>
          <w:rFonts w:ascii="Times New Roman" w:hAnsi="Times New Roman" w:cs="Times New Roman"/>
          <w:sz w:val="28"/>
          <w:szCs w:val="28"/>
        </w:rPr>
        <w:t>2009, № 29, ст. 3658</w:t>
      </w:r>
      <w:r w:rsidR="00041F2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B8F" w:rsidRDefault="0075076F" w:rsidP="00A63B8F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46C9E"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приказом</w:t>
        </w:r>
      </w:hyperlink>
      <w:r w:rsidR="00E46C9E" w:rsidRPr="00793FE3">
        <w:rPr>
          <w:rFonts w:ascii="Times New Roman" w:hAnsi="Times New Roman" w:cs="Times New Roman"/>
          <w:sz w:val="28"/>
          <w:szCs w:val="28"/>
        </w:rPr>
        <w:t xml:space="preserve"> Федеральной службы по финансовому мониторингу </w:t>
      </w:r>
      <w:r w:rsidR="00A63B8F">
        <w:rPr>
          <w:rFonts w:ascii="Times New Roman" w:hAnsi="Times New Roman" w:cs="Times New Roman"/>
          <w:sz w:val="28"/>
          <w:szCs w:val="28"/>
        </w:rPr>
        <w:t xml:space="preserve">               от 29 мая 2008 г. № 138 «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О территориальных органах Федеральной службы </w:t>
      </w:r>
      <w:r w:rsidR="00A63B8F">
        <w:rPr>
          <w:rFonts w:ascii="Times New Roman" w:hAnsi="Times New Roman" w:cs="Times New Roman"/>
          <w:sz w:val="28"/>
          <w:szCs w:val="28"/>
        </w:rPr>
        <w:t xml:space="preserve">   по финансовому мониторингу»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16 июня 2008 г., регистрационный </w:t>
      </w:r>
      <w:r w:rsidR="003F1550" w:rsidRPr="00793FE3">
        <w:rPr>
          <w:rFonts w:ascii="Times New Roman" w:hAnsi="Times New Roman" w:cs="Times New Roman"/>
          <w:sz w:val="28"/>
          <w:szCs w:val="28"/>
        </w:rPr>
        <w:t xml:space="preserve">№ </w:t>
      </w:r>
      <w:r w:rsidR="00A63B8F">
        <w:rPr>
          <w:rFonts w:ascii="Times New Roman" w:hAnsi="Times New Roman" w:cs="Times New Roman"/>
          <w:sz w:val="28"/>
          <w:szCs w:val="28"/>
        </w:rPr>
        <w:t>11843</w:t>
      </w:r>
      <w:r w:rsidR="00E46C9E" w:rsidRPr="00793FE3">
        <w:rPr>
          <w:rFonts w:ascii="Times New Roman" w:hAnsi="Times New Roman" w:cs="Times New Roman"/>
          <w:sz w:val="28"/>
          <w:szCs w:val="28"/>
        </w:rPr>
        <w:t>);</w:t>
      </w:r>
    </w:p>
    <w:p w:rsidR="00A63B8F" w:rsidRPr="00765593" w:rsidRDefault="0075076F" w:rsidP="00A63B8F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46C9E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приказом</w:t>
        </w:r>
      </w:hyperlink>
      <w:r w:rsidR="00E46C9E" w:rsidRPr="00765593">
        <w:rPr>
          <w:rFonts w:ascii="Times New Roman" w:hAnsi="Times New Roman" w:cs="Times New Roman"/>
          <w:sz w:val="28"/>
          <w:szCs w:val="28"/>
        </w:rPr>
        <w:t xml:space="preserve"> Федеральной службы по финансовому мониторингу 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6C9E" w:rsidRPr="00765593">
        <w:rPr>
          <w:rFonts w:ascii="Times New Roman" w:hAnsi="Times New Roman" w:cs="Times New Roman"/>
          <w:sz w:val="28"/>
          <w:szCs w:val="28"/>
        </w:rPr>
        <w:t>от 5 ноября 2008 г.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№ 264 «</w:t>
      </w:r>
      <w:r w:rsidR="00E46C9E" w:rsidRPr="00765593">
        <w:rPr>
          <w:rFonts w:ascii="Times New Roman" w:hAnsi="Times New Roman" w:cs="Times New Roman"/>
          <w:sz w:val="28"/>
          <w:szCs w:val="28"/>
        </w:rPr>
        <w:t>Об утверждении Регламента Федеральной службы по финансовому мониторингу</w:t>
      </w:r>
      <w:r w:rsidR="00A63B8F" w:rsidRPr="00765593">
        <w:rPr>
          <w:rFonts w:ascii="Times New Roman" w:hAnsi="Times New Roman" w:cs="Times New Roman"/>
          <w:sz w:val="28"/>
          <w:szCs w:val="28"/>
        </w:rPr>
        <w:t>»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24 декабря 2008 г., регистрационный </w:t>
      </w:r>
      <w:r w:rsidR="003F1550" w:rsidRPr="00765593">
        <w:rPr>
          <w:rFonts w:ascii="Times New Roman" w:hAnsi="Times New Roman" w:cs="Times New Roman"/>
          <w:sz w:val="28"/>
          <w:szCs w:val="28"/>
        </w:rPr>
        <w:t>№</w:t>
      </w:r>
      <w:r w:rsidR="007E543C" w:rsidRPr="00765593">
        <w:rPr>
          <w:rFonts w:ascii="Times New Roman" w:hAnsi="Times New Roman" w:cs="Times New Roman"/>
          <w:sz w:val="28"/>
          <w:szCs w:val="28"/>
        </w:rPr>
        <w:t xml:space="preserve"> 12973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) 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46C9E" w:rsidRPr="00765593">
        <w:rPr>
          <w:rFonts w:ascii="Times New Roman" w:hAnsi="Times New Roman" w:cs="Times New Roman"/>
          <w:sz w:val="28"/>
          <w:szCs w:val="28"/>
        </w:rPr>
        <w:t>(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с изменениями, внесенными </w:t>
      </w:r>
      <w:r w:rsidR="00335637" w:rsidRPr="00765593">
        <w:rPr>
          <w:rFonts w:ascii="Times New Roman" w:hAnsi="Times New Roman" w:cs="Times New Roman"/>
          <w:sz w:val="28"/>
          <w:szCs w:val="28"/>
        </w:rPr>
        <w:t>приказа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ми </w:t>
      </w:r>
      <w:r w:rsidR="00E46C9E" w:rsidRPr="00765593">
        <w:rPr>
          <w:rFonts w:ascii="Times New Roman" w:hAnsi="Times New Roman" w:cs="Times New Roman"/>
          <w:sz w:val="28"/>
          <w:szCs w:val="28"/>
        </w:rPr>
        <w:t xml:space="preserve">Федеральной службы 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46C9E" w:rsidRPr="00765593">
        <w:rPr>
          <w:rFonts w:ascii="Times New Roman" w:hAnsi="Times New Roman" w:cs="Times New Roman"/>
          <w:sz w:val="28"/>
          <w:szCs w:val="28"/>
        </w:rPr>
        <w:t>по финансовому мо</w:t>
      </w:r>
      <w:r w:rsidR="00A63B8F" w:rsidRPr="00765593">
        <w:rPr>
          <w:rFonts w:ascii="Times New Roman" w:hAnsi="Times New Roman" w:cs="Times New Roman"/>
          <w:sz w:val="28"/>
          <w:szCs w:val="28"/>
        </w:rPr>
        <w:t>ниторингу от 5 октября 2011 г. №</w:t>
      </w:r>
      <w:r w:rsidR="00E46C9E" w:rsidRPr="00765593">
        <w:rPr>
          <w:rFonts w:ascii="Times New Roman" w:hAnsi="Times New Roman" w:cs="Times New Roman"/>
          <w:sz w:val="28"/>
          <w:szCs w:val="28"/>
        </w:rPr>
        <w:t> 330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15 ноября 2011 г., регистрационный № 22309)</w:t>
      </w:r>
      <w:r w:rsidR="00335637" w:rsidRPr="00765593">
        <w:rPr>
          <w:rFonts w:ascii="Times New Roman" w:hAnsi="Times New Roman" w:cs="Times New Roman"/>
          <w:sz w:val="28"/>
          <w:szCs w:val="28"/>
        </w:rPr>
        <w:t xml:space="preserve">, от 16 апреля 2012 г. </w:t>
      </w:r>
      <w:r w:rsidR="00A63B8F" w:rsidRPr="00765593">
        <w:rPr>
          <w:rFonts w:ascii="Times New Roman" w:hAnsi="Times New Roman" w:cs="Times New Roman"/>
          <w:sz w:val="28"/>
          <w:szCs w:val="28"/>
        </w:rPr>
        <w:t>№</w:t>
      </w:r>
      <w:r w:rsidR="00335637" w:rsidRPr="00765593">
        <w:rPr>
          <w:rFonts w:ascii="Times New Roman" w:hAnsi="Times New Roman" w:cs="Times New Roman"/>
          <w:sz w:val="28"/>
          <w:szCs w:val="28"/>
        </w:rPr>
        <w:t> 120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9 июня 2012 г., регистрационный № 24522) и от 4 октября 2012 г. №</w:t>
      </w:r>
      <w:r w:rsidR="00335637" w:rsidRPr="00765593">
        <w:rPr>
          <w:rFonts w:ascii="Times New Roman" w:hAnsi="Times New Roman" w:cs="Times New Roman"/>
          <w:sz w:val="28"/>
          <w:szCs w:val="28"/>
        </w:rPr>
        <w:t> 338</w:t>
      </w:r>
      <w:r w:rsidR="00A63B8F" w:rsidRPr="0076559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15 ноября 2012 г., регистрационный № 25813</w:t>
      </w:r>
      <w:r w:rsidR="00E46C9E" w:rsidRPr="00765593">
        <w:rPr>
          <w:rFonts w:ascii="Times New Roman" w:hAnsi="Times New Roman" w:cs="Times New Roman"/>
          <w:sz w:val="28"/>
          <w:szCs w:val="28"/>
        </w:rPr>
        <w:t>);</w:t>
      </w:r>
    </w:p>
    <w:p w:rsidR="00E46C9E" w:rsidRDefault="0075076F" w:rsidP="00A63B8F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E46C9E"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приказом</w:t>
        </w:r>
      </w:hyperlink>
      <w:r w:rsidR="00E46C9E" w:rsidRPr="00793FE3">
        <w:rPr>
          <w:rFonts w:ascii="Times New Roman" w:hAnsi="Times New Roman" w:cs="Times New Roman"/>
          <w:sz w:val="28"/>
          <w:szCs w:val="28"/>
        </w:rPr>
        <w:t xml:space="preserve"> Федеральной службы по финансовому мониторингу </w:t>
      </w:r>
      <w:r w:rsidR="00A63B8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46C9E" w:rsidRPr="00793FE3">
        <w:rPr>
          <w:rFonts w:ascii="Times New Roman" w:hAnsi="Times New Roman" w:cs="Times New Roman"/>
          <w:sz w:val="28"/>
          <w:szCs w:val="28"/>
        </w:rPr>
        <w:t>от 24</w:t>
      </w:r>
      <w:r w:rsidR="00A63B8F">
        <w:rPr>
          <w:rFonts w:ascii="Times New Roman" w:hAnsi="Times New Roman" w:cs="Times New Roman"/>
          <w:sz w:val="28"/>
          <w:szCs w:val="28"/>
        </w:rPr>
        <w:t xml:space="preserve"> июня 2009 г. № 141 «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О должностных лицах Федеральной службы </w:t>
      </w:r>
      <w:r w:rsidR="00084B8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по финансовому мониторингу, уполномоченных составлять протоколы </w:t>
      </w:r>
      <w:r w:rsidR="00084B8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46C9E" w:rsidRPr="00793FE3">
        <w:rPr>
          <w:rFonts w:ascii="Times New Roman" w:hAnsi="Times New Roman" w:cs="Times New Roman"/>
          <w:sz w:val="28"/>
          <w:szCs w:val="28"/>
        </w:rPr>
        <w:t>об а</w:t>
      </w:r>
      <w:r w:rsidR="00084B82">
        <w:rPr>
          <w:rFonts w:ascii="Times New Roman" w:hAnsi="Times New Roman" w:cs="Times New Roman"/>
          <w:sz w:val="28"/>
          <w:szCs w:val="28"/>
        </w:rPr>
        <w:t>дминистративных правонарушениях»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28 июля 2009 г., регистрационный </w:t>
      </w:r>
      <w:r w:rsidR="003F1550" w:rsidRPr="00793FE3">
        <w:rPr>
          <w:rFonts w:ascii="Times New Roman" w:hAnsi="Times New Roman" w:cs="Times New Roman"/>
          <w:sz w:val="28"/>
          <w:szCs w:val="28"/>
        </w:rPr>
        <w:t>№</w:t>
      </w:r>
      <w:r w:rsidR="00E46C9E" w:rsidRPr="00793FE3">
        <w:rPr>
          <w:rFonts w:ascii="Times New Roman" w:hAnsi="Times New Roman" w:cs="Times New Roman"/>
          <w:sz w:val="28"/>
          <w:szCs w:val="28"/>
        </w:rPr>
        <w:t xml:space="preserve"> 14428</w:t>
      </w:r>
      <w:r w:rsidR="007B57FF" w:rsidRPr="00793FE3">
        <w:rPr>
          <w:rFonts w:ascii="Times New Roman" w:hAnsi="Times New Roman" w:cs="Times New Roman"/>
          <w:sz w:val="28"/>
          <w:szCs w:val="28"/>
        </w:rPr>
        <w:t>)</w:t>
      </w:r>
      <w:r w:rsidR="00E46C9E" w:rsidRPr="00793FE3">
        <w:rPr>
          <w:rFonts w:ascii="Times New Roman" w:hAnsi="Times New Roman" w:cs="Times New Roman"/>
          <w:sz w:val="28"/>
          <w:szCs w:val="28"/>
        </w:rPr>
        <w:t>.</w:t>
      </w:r>
    </w:p>
    <w:p w:rsidR="00125370" w:rsidRPr="00793FE3" w:rsidRDefault="00125370" w:rsidP="00A63B8F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084B82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8" w:name="sub_1104"/>
      <w:r w:rsidRPr="00793FE3">
        <w:rPr>
          <w:rFonts w:ascii="Times New Roman" w:hAnsi="Times New Roman" w:cs="Times New Roman"/>
          <w:sz w:val="28"/>
          <w:szCs w:val="28"/>
        </w:rPr>
        <w:t xml:space="preserve">Предмет государственного контроля </w:t>
      </w:r>
    </w:p>
    <w:bookmarkEnd w:id="18"/>
    <w:p w:rsidR="00E46C9E" w:rsidRPr="00793FE3" w:rsidRDefault="00E46C9E" w:rsidP="00084B8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4B82" w:rsidRDefault="00E46C9E" w:rsidP="00084B82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9" w:name="sub_5"/>
      <w:r w:rsidRPr="00084B82">
        <w:rPr>
          <w:rFonts w:ascii="Times New Roman" w:hAnsi="Times New Roman"/>
          <w:sz w:val="28"/>
          <w:szCs w:val="28"/>
        </w:rPr>
        <w:t>Пред</w:t>
      </w:r>
      <w:r w:rsidR="00D0199A">
        <w:rPr>
          <w:rFonts w:ascii="Times New Roman" w:hAnsi="Times New Roman"/>
          <w:sz w:val="28"/>
          <w:szCs w:val="28"/>
        </w:rPr>
        <w:t>метом государственного контроля</w:t>
      </w:r>
      <w:r w:rsidRPr="00084B82">
        <w:rPr>
          <w:rFonts w:ascii="Times New Roman" w:hAnsi="Times New Roman"/>
          <w:sz w:val="28"/>
          <w:szCs w:val="28"/>
        </w:rPr>
        <w:t xml:space="preserve"> я</w:t>
      </w:r>
      <w:r w:rsidR="00010050" w:rsidRPr="00084B82">
        <w:rPr>
          <w:rFonts w:ascii="Times New Roman" w:hAnsi="Times New Roman"/>
          <w:sz w:val="28"/>
          <w:szCs w:val="28"/>
        </w:rPr>
        <w:t xml:space="preserve">вляется исполнение </w:t>
      </w:r>
      <w:r w:rsidR="00B43ABC" w:rsidRPr="00084B82">
        <w:rPr>
          <w:rFonts w:ascii="Times New Roman" w:hAnsi="Times New Roman"/>
          <w:sz w:val="28"/>
          <w:szCs w:val="28"/>
        </w:rPr>
        <w:t xml:space="preserve">физическими и </w:t>
      </w:r>
      <w:r w:rsidR="00010050" w:rsidRPr="00084B82">
        <w:rPr>
          <w:rFonts w:ascii="Times New Roman" w:hAnsi="Times New Roman"/>
          <w:sz w:val="28"/>
          <w:szCs w:val="28"/>
        </w:rPr>
        <w:t>юридическими лицами</w:t>
      </w:r>
      <w:r w:rsidRPr="00084B82">
        <w:rPr>
          <w:rFonts w:ascii="Times New Roman" w:hAnsi="Times New Roman"/>
          <w:sz w:val="28"/>
          <w:szCs w:val="28"/>
        </w:rPr>
        <w:t xml:space="preserve">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терроризма.</w:t>
      </w:r>
    </w:p>
    <w:p w:rsidR="0069462A" w:rsidRPr="00765593" w:rsidRDefault="00084B82" w:rsidP="0069462A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lastRenderedPageBreak/>
        <w:t xml:space="preserve">При осуществлении контроля за соблюдением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проверке подлежат </w:t>
      </w:r>
      <w:r w:rsidR="0069462A" w:rsidRPr="00765593">
        <w:rPr>
          <w:rFonts w:ascii="Times New Roman" w:hAnsi="Times New Roman"/>
          <w:sz w:val="28"/>
          <w:szCs w:val="28"/>
        </w:rPr>
        <w:t>о</w:t>
      </w:r>
      <w:r w:rsidRPr="00765593">
        <w:rPr>
          <w:rFonts w:ascii="Times New Roman" w:hAnsi="Times New Roman"/>
          <w:sz w:val="28"/>
          <w:szCs w:val="28"/>
        </w:rPr>
        <w:t>рганизации, осуществляющие операции с денежными средствами или иным имуществом, и индивидуальные предприниматели,</w:t>
      </w:r>
      <w:r w:rsidR="0069462A" w:rsidRPr="00765593">
        <w:rPr>
          <w:rFonts w:ascii="Times New Roman" w:hAnsi="Times New Roman"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t>в сфере деятельности которых отсутствуют надзорные органы</w:t>
      </w:r>
      <w:r w:rsidR="0069462A" w:rsidRPr="00765593">
        <w:rPr>
          <w:rFonts w:ascii="Times New Roman" w:hAnsi="Times New Roman"/>
          <w:sz w:val="28"/>
          <w:szCs w:val="28"/>
        </w:rPr>
        <w:t xml:space="preserve">, указанные в статье 5 Федерального закона </w:t>
      </w:r>
      <w:r w:rsidR="00BE7F60">
        <w:rPr>
          <w:rFonts w:ascii="Times New Roman" w:hAnsi="Times New Roman"/>
          <w:sz w:val="28"/>
          <w:szCs w:val="28"/>
        </w:rPr>
        <w:t xml:space="preserve">           </w:t>
      </w:r>
      <w:r w:rsidR="0069462A" w:rsidRPr="00765593">
        <w:rPr>
          <w:rFonts w:ascii="Times New Roman" w:hAnsi="Times New Roman"/>
          <w:sz w:val="28"/>
          <w:szCs w:val="28"/>
        </w:rPr>
        <w:t>№ 115-ФЗ</w:t>
      </w:r>
      <w:r w:rsidR="00357D51" w:rsidRPr="00765593">
        <w:rPr>
          <w:rFonts w:ascii="Times New Roman" w:hAnsi="Times New Roman"/>
          <w:sz w:val="28"/>
          <w:szCs w:val="28"/>
        </w:rPr>
        <w:t xml:space="preserve"> (далее – организации и индивидуальные предприниматели).</w:t>
      </w:r>
    </w:p>
    <w:bookmarkEnd w:id="19"/>
    <w:p w:rsidR="00E46C9E" w:rsidRPr="00793FE3" w:rsidRDefault="00E46C9E" w:rsidP="00084B8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084B82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20" w:name="sub_1105"/>
      <w:r w:rsidRPr="00793FE3">
        <w:rPr>
          <w:rFonts w:ascii="Times New Roman" w:hAnsi="Times New Roman" w:cs="Times New Roman"/>
          <w:sz w:val="28"/>
          <w:szCs w:val="28"/>
        </w:rPr>
        <w:t xml:space="preserve">Права и обязанности должностных лиц при осуществлении государственного контроля </w:t>
      </w:r>
    </w:p>
    <w:p w:rsidR="00EB67D0" w:rsidRPr="00793FE3" w:rsidRDefault="00EB67D0" w:rsidP="00084B8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51DAC" w:rsidRDefault="00712126" w:rsidP="00084B82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84B82">
        <w:rPr>
          <w:rFonts w:ascii="Times New Roman" w:hAnsi="Times New Roman"/>
          <w:sz w:val="28"/>
          <w:szCs w:val="28"/>
        </w:rPr>
        <w:t xml:space="preserve">Должностные лица </w:t>
      </w:r>
      <w:r w:rsidR="00084B82" w:rsidRPr="00084B82">
        <w:rPr>
          <w:rFonts w:ascii="Times New Roman" w:hAnsi="Times New Roman"/>
          <w:sz w:val="28"/>
          <w:szCs w:val="28"/>
        </w:rPr>
        <w:t>Росфинмониторинга и его территориальных органов при осуществлении государственной функции имеют право</w:t>
      </w:r>
      <w:r w:rsidR="00B51DAC">
        <w:rPr>
          <w:rFonts w:ascii="Times New Roman" w:hAnsi="Times New Roman"/>
          <w:sz w:val="28"/>
          <w:szCs w:val="28"/>
        </w:rPr>
        <w:t>:</w:t>
      </w:r>
    </w:p>
    <w:p w:rsidR="00B51DAC" w:rsidRPr="00765593" w:rsidRDefault="00084B82" w:rsidP="00B51DAC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проводить проверки соблюдения</w:t>
      </w:r>
      <w:r w:rsidR="00B51DAC" w:rsidRPr="00765593">
        <w:rPr>
          <w:rFonts w:ascii="Times New Roman" w:hAnsi="Times New Roman"/>
          <w:sz w:val="28"/>
          <w:szCs w:val="28"/>
        </w:rPr>
        <w:t xml:space="preserve"> организациями и индивидуальными предпринимателями требований законодательства Российской Федерации         о противодействии легализации (отмыванию) доходов, полученных преступным путем, и финансированию терроризма;</w:t>
      </w:r>
    </w:p>
    <w:p w:rsidR="00B51DAC" w:rsidRPr="00765593" w:rsidRDefault="00084B82" w:rsidP="00B51DAC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применять установленные законодательством Российской Федерации меры ответственности за нарушение </w:t>
      </w:r>
      <w:r w:rsidR="00B51DAC" w:rsidRPr="00765593">
        <w:rPr>
          <w:rFonts w:ascii="Times New Roman" w:hAnsi="Times New Roman"/>
          <w:sz w:val="28"/>
          <w:szCs w:val="28"/>
        </w:rPr>
        <w:t>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</w:t>
      </w:r>
      <w:r w:rsidRPr="00765593">
        <w:rPr>
          <w:rFonts w:ascii="Times New Roman" w:hAnsi="Times New Roman"/>
          <w:sz w:val="28"/>
          <w:szCs w:val="28"/>
        </w:rPr>
        <w:t>;</w:t>
      </w:r>
    </w:p>
    <w:p w:rsidR="00084B82" w:rsidRPr="00765593" w:rsidRDefault="00084B82" w:rsidP="00B51DAC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запрашивать и получать документы и информацию, которые связаны </w:t>
      </w:r>
      <w:r w:rsidR="00B51DAC" w:rsidRPr="00765593">
        <w:rPr>
          <w:rFonts w:ascii="Times New Roman" w:hAnsi="Times New Roman"/>
          <w:sz w:val="28"/>
          <w:szCs w:val="28"/>
        </w:rPr>
        <w:t xml:space="preserve">      </w:t>
      </w:r>
      <w:r w:rsidRPr="00765593">
        <w:rPr>
          <w:rFonts w:ascii="Times New Roman" w:hAnsi="Times New Roman"/>
          <w:sz w:val="28"/>
          <w:szCs w:val="28"/>
        </w:rPr>
        <w:t xml:space="preserve">с </w:t>
      </w:r>
      <w:r w:rsidR="00B51DAC" w:rsidRPr="00765593">
        <w:rPr>
          <w:rFonts w:ascii="Times New Roman" w:hAnsi="Times New Roman"/>
          <w:sz w:val="28"/>
          <w:szCs w:val="28"/>
        </w:rPr>
        <w:t>реализацией требований законодательства Российской Федерации                   о противодействии легализации (отмыванию) доходов, полученных преступным путем, и финансированию терроризма</w:t>
      </w:r>
      <w:r w:rsidRPr="00765593">
        <w:rPr>
          <w:rFonts w:ascii="Times New Roman" w:hAnsi="Times New Roman"/>
          <w:sz w:val="28"/>
          <w:szCs w:val="28"/>
        </w:rPr>
        <w:t>, в том числе письменные объяснения должностных и иных лиц</w:t>
      </w:r>
      <w:r w:rsidR="00B51DAC" w:rsidRPr="00765593">
        <w:rPr>
          <w:rFonts w:ascii="Times New Roman" w:hAnsi="Times New Roman"/>
          <w:sz w:val="28"/>
          <w:szCs w:val="28"/>
        </w:rPr>
        <w:t xml:space="preserve"> организаций и индивидуальных предпринимателей.</w:t>
      </w:r>
    </w:p>
    <w:p w:rsidR="002D0F11" w:rsidRPr="00765593" w:rsidRDefault="002D0F11" w:rsidP="002D0F11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Должностные лица Росфинмониторинга и его территориальных органов при осуществлении государственной функции обязаны соблюдать порядок и сроки ее исполнения, установленные настоящим Административным регламентом, обеспечивать сохранность ставших им известными сведений, составляющих служебную, банковскую, налоговую, коммерческую и иную охраняемую законом тайну, а также обеспечивать соблюдение иных обязанностей, предусмотренных статьей 18 Федерального закона № 294-ФЗ. </w:t>
      </w:r>
    </w:p>
    <w:p w:rsidR="002D0F11" w:rsidRDefault="002D0F11" w:rsidP="002D0F11">
      <w:pPr>
        <w:pStyle w:val="affff"/>
        <w:tabs>
          <w:tab w:val="left" w:pos="1276"/>
        </w:tabs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6303D" w:rsidRDefault="00E6303D" w:rsidP="002D0F11">
      <w:pPr>
        <w:pStyle w:val="affff"/>
        <w:tabs>
          <w:tab w:val="left" w:pos="1276"/>
        </w:tabs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6303D" w:rsidRPr="002D0F11" w:rsidRDefault="00E6303D" w:rsidP="002D0F11">
      <w:pPr>
        <w:pStyle w:val="affff"/>
        <w:tabs>
          <w:tab w:val="left" w:pos="1276"/>
        </w:tabs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46C9E" w:rsidRPr="00793FE3" w:rsidRDefault="00E46C9E" w:rsidP="002D0F11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21" w:name="sub_1106"/>
      <w:bookmarkEnd w:id="20"/>
      <w:r w:rsidRPr="00793FE3">
        <w:rPr>
          <w:rFonts w:ascii="Times New Roman" w:hAnsi="Times New Roman" w:cs="Times New Roman"/>
          <w:sz w:val="28"/>
          <w:szCs w:val="28"/>
        </w:rPr>
        <w:t xml:space="preserve">Права и обязанности лиц, в отношении которых осуществляются мероприятия по контролю </w:t>
      </w:r>
    </w:p>
    <w:bookmarkEnd w:id="21"/>
    <w:p w:rsidR="00E46C9E" w:rsidRPr="00793FE3" w:rsidRDefault="00E46C9E" w:rsidP="002D0F1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154C" w:rsidRPr="00765593" w:rsidRDefault="00B57CE5" w:rsidP="0019154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2" w:name="sub_8"/>
      <w:r w:rsidRPr="00765593">
        <w:rPr>
          <w:rFonts w:ascii="Times New Roman" w:hAnsi="Times New Roman"/>
          <w:sz w:val="28"/>
          <w:szCs w:val="28"/>
        </w:rPr>
        <w:t>Лица, в отношении которых осуществляется государственная функция, имеют право</w:t>
      </w:r>
      <w:r w:rsidR="0019154C" w:rsidRPr="00765593">
        <w:rPr>
          <w:rFonts w:ascii="Times New Roman" w:hAnsi="Times New Roman"/>
          <w:sz w:val="28"/>
          <w:szCs w:val="28"/>
        </w:rPr>
        <w:t>:</w:t>
      </w:r>
    </w:p>
    <w:p w:rsidR="0019154C" w:rsidRPr="00765593" w:rsidRDefault="0019154C" w:rsidP="0019154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19154C" w:rsidRPr="00765593" w:rsidRDefault="00B57CE5" w:rsidP="0019154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получать информацию, которая относится к предмету </w:t>
      </w:r>
      <w:r w:rsidR="0019154C" w:rsidRPr="00765593">
        <w:rPr>
          <w:rFonts w:ascii="Times New Roman" w:hAnsi="Times New Roman"/>
          <w:sz w:val="28"/>
          <w:szCs w:val="28"/>
        </w:rPr>
        <w:t>проверки              и предоставление которой предусмотрено настоящим Административным регламентом;</w:t>
      </w:r>
    </w:p>
    <w:p w:rsidR="00E46C9E" w:rsidRPr="00765593" w:rsidRDefault="00AC54CF" w:rsidP="0019154C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обжаловать действия </w:t>
      </w:r>
      <w:r w:rsidRPr="001C1270">
        <w:rPr>
          <w:rFonts w:ascii="Times New Roman" w:hAnsi="Times New Roman"/>
          <w:sz w:val="28"/>
          <w:szCs w:val="28"/>
        </w:rPr>
        <w:t>(бездействие</w:t>
      </w:r>
      <w:r w:rsidR="00E46C9E" w:rsidRPr="001C1270">
        <w:rPr>
          <w:rFonts w:ascii="Times New Roman" w:hAnsi="Times New Roman"/>
          <w:sz w:val="28"/>
          <w:szCs w:val="28"/>
        </w:rPr>
        <w:t>)</w:t>
      </w:r>
      <w:r w:rsidR="00E46C9E" w:rsidRPr="00765593">
        <w:rPr>
          <w:rFonts w:ascii="Times New Roman" w:hAnsi="Times New Roman"/>
          <w:sz w:val="28"/>
          <w:szCs w:val="28"/>
        </w:rPr>
        <w:t xml:space="preserve"> и решения должностных лиц Росфинмониторинга и его территориальных органов, осуществляющих государственную функцию.</w:t>
      </w:r>
    </w:p>
    <w:p w:rsidR="0019154C" w:rsidRPr="00765593" w:rsidRDefault="0019154C" w:rsidP="0019154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Лица, в отношении которых осуществляется государственная функция, имеют иные права, предусмотренные законодательством Российской Федерации, в том числе Федеральным законом № 294-ФЗ.</w:t>
      </w:r>
    </w:p>
    <w:p w:rsidR="00E46C9E" w:rsidRPr="00765593" w:rsidRDefault="00E46C9E" w:rsidP="0019154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3" w:name="sub_9"/>
      <w:bookmarkEnd w:id="22"/>
      <w:r w:rsidRPr="00765593">
        <w:rPr>
          <w:rFonts w:ascii="Times New Roman" w:hAnsi="Times New Roman"/>
          <w:sz w:val="28"/>
          <w:szCs w:val="28"/>
        </w:rPr>
        <w:t xml:space="preserve">Лица, в отношении которых осуществляется государственная функция, обязаны представить должностным лицам Росфинмониторинга </w:t>
      </w:r>
      <w:r w:rsidR="0019154C" w:rsidRPr="00765593">
        <w:rPr>
          <w:rFonts w:ascii="Times New Roman" w:hAnsi="Times New Roman"/>
          <w:sz w:val="28"/>
          <w:szCs w:val="28"/>
        </w:rPr>
        <w:t xml:space="preserve">         </w:t>
      </w:r>
      <w:r w:rsidRPr="00765593">
        <w:rPr>
          <w:rFonts w:ascii="Times New Roman" w:hAnsi="Times New Roman"/>
          <w:sz w:val="28"/>
          <w:szCs w:val="28"/>
        </w:rPr>
        <w:t>и его территориальных органов документы и информацию, необходимые для осуществления государственной функции, в сроки</w:t>
      </w:r>
      <w:r w:rsidR="0019154C" w:rsidRPr="00765593">
        <w:rPr>
          <w:rFonts w:ascii="Times New Roman" w:hAnsi="Times New Roman"/>
          <w:sz w:val="28"/>
          <w:szCs w:val="28"/>
        </w:rPr>
        <w:t>, установленные настоящим Административным регламентом</w:t>
      </w:r>
      <w:r w:rsidRPr="00765593">
        <w:rPr>
          <w:rFonts w:ascii="Times New Roman" w:hAnsi="Times New Roman"/>
          <w:sz w:val="28"/>
          <w:szCs w:val="28"/>
        </w:rPr>
        <w:t>.</w:t>
      </w:r>
    </w:p>
    <w:bookmarkEnd w:id="23"/>
    <w:p w:rsidR="00E46C9E" w:rsidRPr="00793FE3" w:rsidRDefault="00E46C9E" w:rsidP="0019154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19154C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24" w:name="sub_1107"/>
      <w:r w:rsidRPr="00793FE3">
        <w:rPr>
          <w:rFonts w:ascii="Times New Roman" w:hAnsi="Times New Roman" w:cs="Times New Roman"/>
          <w:sz w:val="28"/>
          <w:szCs w:val="28"/>
        </w:rPr>
        <w:t>Описание результата исполнения государственной функции</w:t>
      </w:r>
    </w:p>
    <w:bookmarkEnd w:id="24"/>
    <w:p w:rsidR="00E46C9E" w:rsidRPr="00793FE3" w:rsidRDefault="00E46C9E" w:rsidP="0019154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19154C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5" w:name="sub_10"/>
      <w:r w:rsidRPr="00765593">
        <w:rPr>
          <w:rFonts w:ascii="Times New Roman" w:hAnsi="Times New Roman"/>
          <w:sz w:val="28"/>
          <w:szCs w:val="28"/>
        </w:rPr>
        <w:t>Результатом исполнения государственной функции является установление факта соблюдени</w:t>
      </w:r>
      <w:r w:rsidR="00DC5A88" w:rsidRPr="00765593">
        <w:rPr>
          <w:rFonts w:ascii="Times New Roman" w:hAnsi="Times New Roman"/>
          <w:sz w:val="28"/>
          <w:szCs w:val="28"/>
        </w:rPr>
        <w:t xml:space="preserve">я (несоблюдения) организациями и </w:t>
      </w:r>
      <w:r w:rsidR="00C83351" w:rsidRPr="00765593">
        <w:rPr>
          <w:rFonts w:ascii="Times New Roman" w:hAnsi="Times New Roman"/>
          <w:sz w:val="28"/>
          <w:szCs w:val="28"/>
        </w:rPr>
        <w:t>индивидуальными предпринимателями</w:t>
      </w:r>
      <w:r w:rsidR="00DC5A88" w:rsidRPr="00765593">
        <w:rPr>
          <w:rFonts w:ascii="Times New Roman" w:hAnsi="Times New Roman"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t>требований законодательства Российской Федерации в сфере противодействия легализации (отмыванию) доходов, полученных преступным путем, и финансированию терроризма.</w:t>
      </w:r>
    </w:p>
    <w:p w:rsidR="00E46C9E" w:rsidRPr="00765593" w:rsidRDefault="00E46C9E" w:rsidP="00DC5A88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6" w:name="sub_11"/>
      <w:bookmarkEnd w:id="25"/>
      <w:r w:rsidRPr="00765593">
        <w:rPr>
          <w:rFonts w:ascii="Times New Roman" w:hAnsi="Times New Roman"/>
          <w:sz w:val="28"/>
          <w:szCs w:val="28"/>
        </w:rPr>
        <w:t>Результатом административных процедур</w:t>
      </w:r>
      <w:r w:rsidR="00836AC1" w:rsidRPr="00765593">
        <w:rPr>
          <w:rFonts w:ascii="Times New Roman" w:hAnsi="Times New Roman"/>
          <w:sz w:val="28"/>
          <w:szCs w:val="28"/>
        </w:rPr>
        <w:t xml:space="preserve"> (административных действий)</w:t>
      </w:r>
      <w:r w:rsidRPr="00765593">
        <w:rPr>
          <w:rFonts w:ascii="Times New Roman" w:hAnsi="Times New Roman"/>
          <w:sz w:val="28"/>
          <w:szCs w:val="28"/>
        </w:rPr>
        <w:t xml:space="preserve"> при исполнении государственной функции являются:</w:t>
      </w:r>
    </w:p>
    <w:bookmarkEnd w:id="26"/>
    <w:p w:rsidR="00DC5A88" w:rsidRPr="0076559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акт о воспрепятствовании проведению проверки, составленный </w:t>
      </w:r>
      <w:r w:rsidR="00DC5A88" w:rsidRPr="0076559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65593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w:anchor="sub_30" w:history="1">
        <w:r w:rsidR="0039409E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пунктом</w:t>
        </w:r>
      </w:hyperlink>
      <w:r w:rsidR="0039409E" w:rsidRPr="007655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38D" w:rsidRPr="00765593">
        <w:rPr>
          <w:rFonts w:ascii="Times New Roman" w:hAnsi="Times New Roman" w:cs="Times New Roman"/>
          <w:sz w:val="28"/>
          <w:szCs w:val="28"/>
        </w:rPr>
        <w:t>35</w:t>
      </w:r>
      <w:r w:rsidRPr="0076559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DC5A88" w:rsidRPr="0076559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акт проверки, составленный в порядке, установленном </w:t>
      </w:r>
      <w:r w:rsidR="0039409E" w:rsidRPr="00765593">
        <w:rPr>
          <w:rFonts w:ascii="Times New Roman" w:hAnsi="Times New Roman" w:cs="Times New Roman"/>
          <w:sz w:val="28"/>
          <w:szCs w:val="28"/>
        </w:rPr>
        <w:t xml:space="preserve">пунктами </w:t>
      </w:r>
      <w:hyperlink w:anchor="sub_47" w:history="1">
        <w:r w:rsidR="0040438D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5</w:t>
        </w:r>
        <w:r w:rsidR="00BE7F60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4</w:t>
        </w:r>
        <w:r w:rsidR="00DC5A88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</w:t>
        </w:r>
        <w:r w:rsidR="0039409E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-</w:t>
        </w:r>
        <w:r w:rsidR="00DC5A88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</w:t>
        </w:r>
        <w:r w:rsidR="0039409E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5</w:t>
        </w:r>
      </w:hyperlink>
      <w:r w:rsidR="00BE7F60">
        <w:rPr>
          <w:rFonts w:ascii="Times New Roman" w:hAnsi="Times New Roman" w:cs="Times New Roman"/>
          <w:sz w:val="28"/>
          <w:szCs w:val="28"/>
        </w:rPr>
        <w:t xml:space="preserve">7 </w:t>
      </w:r>
      <w:r w:rsidRPr="00765593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регламента;</w:t>
      </w:r>
    </w:p>
    <w:p w:rsidR="00827DFE" w:rsidRDefault="00C83351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>протокол об административном правонарушении, составлен</w:t>
      </w:r>
      <w:r w:rsidR="00C356DC" w:rsidRPr="00765593">
        <w:rPr>
          <w:rFonts w:ascii="Times New Roman" w:hAnsi="Times New Roman" w:cs="Times New Roman"/>
          <w:sz w:val="28"/>
          <w:szCs w:val="28"/>
        </w:rPr>
        <w:t>н</w:t>
      </w:r>
      <w:r w:rsidRPr="00765593">
        <w:rPr>
          <w:rFonts w:ascii="Times New Roman" w:hAnsi="Times New Roman" w:cs="Times New Roman"/>
          <w:sz w:val="28"/>
          <w:szCs w:val="28"/>
        </w:rPr>
        <w:t>ы</w:t>
      </w:r>
      <w:r w:rsidR="0043305B" w:rsidRPr="00765593">
        <w:rPr>
          <w:rFonts w:ascii="Times New Roman" w:hAnsi="Times New Roman" w:cs="Times New Roman"/>
          <w:sz w:val="28"/>
          <w:szCs w:val="28"/>
        </w:rPr>
        <w:t>й</w:t>
      </w:r>
      <w:r w:rsidRPr="00765593">
        <w:rPr>
          <w:rFonts w:ascii="Times New Roman" w:hAnsi="Times New Roman" w:cs="Times New Roman"/>
          <w:sz w:val="28"/>
          <w:szCs w:val="28"/>
        </w:rPr>
        <w:t xml:space="preserve"> </w:t>
      </w:r>
      <w:r w:rsidR="00DC5A88" w:rsidRPr="0076559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27DFE" w:rsidRDefault="00827DFE" w:rsidP="00827DF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DFE" w:rsidRDefault="00827DFE" w:rsidP="00827DF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A88" w:rsidRPr="00765593" w:rsidRDefault="00C83351" w:rsidP="00827DF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775BF4">
        <w:rPr>
          <w:rFonts w:ascii="Times New Roman" w:hAnsi="Times New Roman" w:cs="Times New Roman"/>
          <w:sz w:val="28"/>
          <w:szCs w:val="28"/>
        </w:rPr>
        <w:t>КоАП</w:t>
      </w:r>
      <w:r w:rsidR="00530516" w:rsidRPr="00765593">
        <w:rPr>
          <w:rFonts w:ascii="Times New Roman" w:hAnsi="Times New Roman" w:cs="Times New Roman"/>
          <w:sz w:val="28"/>
          <w:szCs w:val="28"/>
        </w:rPr>
        <w:t>;</w:t>
      </w:r>
    </w:p>
    <w:p w:rsidR="00DC5A88" w:rsidRPr="0076559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постановление по </w:t>
      </w:r>
      <w:r w:rsidR="00781843" w:rsidRPr="00765593">
        <w:rPr>
          <w:rFonts w:ascii="Times New Roman" w:hAnsi="Times New Roman" w:cs="Times New Roman"/>
          <w:sz w:val="28"/>
          <w:szCs w:val="28"/>
        </w:rPr>
        <w:t>дел</w:t>
      </w:r>
      <w:r w:rsidR="00C356DC" w:rsidRPr="00765593">
        <w:rPr>
          <w:rFonts w:ascii="Times New Roman" w:hAnsi="Times New Roman" w:cs="Times New Roman"/>
          <w:sz w:val="28"/>
          <w:szCs w:val="28"/>
        </w:rPr>
        <w:t>у</w:t>
      </w:r>
      <w:r w:rsidR="00781843" w:rsidRPr="00765593">
        <w:rPr>
          <w:rFonts w:ascii="Times New Roman" w:hAnsi="Times New Roman" w:cs="Times New Roman"/>
          <w:sz w:val="28"/>
          <w:szCs w:val="28"/>
        </w:rPr>
        <w:t xml:space="preserve"> об административн</w:t>
      </w:r>
      <w:r w:rsidR="00C356DC" w:rsidRPr="00765593">
        <w:rPr>
          <w:rFonts w:ascii="Times New Roman" w:hAnsi="Times New Roman" w:cs="Times New Roman"/>
          <w:sz w:val="28"/>
          <w:szCs w:val="28"/>
        </w:rPr>
        <w:t>ом</w:t>
      </w:r>
      <w:r w:rsidR="00781843" w:rsidRPr="00765593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DC5A88" w:rsidRPr="00765593">
        <w:rPr>
          <w:rFonts w:ascii="Times New Roman" w:hAnsi="Times New Roman" w:cs="Times New Roman"/>
          <w:sz w:val="28"/>
          <w:szCs w:val="28"/>
        </w:rPr>
        <w:t>и</w:t>
      </w:r>
      <w:r w:rsidRPr="00765593">
        <w:rPr>
          <w:rFonts w:ascii="Times New Roman" w:hAnsi="Times New Roman" w:cs="Times New Roman"/>
          <w:sz w:val="28"/>
          <w:szCs w:val="28"/>
        </w:rPr>
        <w:t xml:space="preserve">, вынесенное в порядке, установленном </w:t>
      </w:r>
      <w:r w:rsidR="00775BF4">
        <w:rPr>
          <w:rFonts w:ascii="Times New Roman" w:hAnsi="Times New Roman" w:cs="Times New Roman"/>
          <w:sz w:val="28"/>
          <w:szCs w:val="28"/>
        </w:rPr>
        <w:t>КоАП</w:t>
      </w:r>
      <w:r w:rsidRPr="00765593">
        <w:rPr>
          <w:rFonts w:ascii="Times New Roman" w:hAnsi="Times New Roman" w:cs="Times New Roman"/>
          <w:sz w:val="28"/>
          <w:szCs w:val="28"/>
        </w:rPr>
        <w:t>;</w:t>
      </w:r>
    </w:p>
    <w:p w:rsidR="00DC5A88" w:rsidRPr="0076559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представление об устранении причин и условий, способствовавших совершению административного правонарушения, вынесенное в порядке, установленном </w:t>
      </w:r>
      <w:r w:rsidR="00775BF4">
        <w:rPr>
          <w:rFonts w:ascii="Times New Roman" w:hAnsi="Times New Roman" w:cs="Times New Roman"/>
          <w:sz w:val="28"/>
          <w:szCs w:val="28"/>
        </w:rPr>
        <w:t>КоАП</w:t>
      </w:r>
      <w:r w:rsidRPr="00765593">
        <w:rPr>
          <w:rFonts w:ascii="Times New Roman" w:hAnsi="Times New Roman" w:cs="Times New Roman"/>
          <w:sz w:val="28"/>
          <w:szCs w:val="28"/>
        </w:rPr>
        <w:t>;</w:t>
      </w:r>
    </w:p>
    <w:p w:rsidR="00E46C9E" w:rsidRPr="0076559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 xml:space="preserve">определение о передаче дела об административном правонарушении судье, вынесенное в порядке, установленном </w:t>
      </w:r>
      <w:r w:rsidR="00563987" w:rsidRPr="00563987">
        <w:rPr>
          <w:rFonts w:ascii="Times New Roman" w:hAnsi="Times New Roman" w:cs="Times New Roman"/>
        </w:rPr>
        <w:t>КоАП</w:t>
      </w:r>
      <w:r w:rsidRPr="00563987">
        <w:rPr>
          <w:rFonts w:ascii="Times New Roman" w:hAnsi="Times New Roman" w:cs="Times New Roman"/>
          <w:sz w:val="28"/>
          <w:szCs w:val="28"/>
        </w:rPr>
        <w:t>.</w:t>
      </w:r>
    </w:p>
    <w:p w:rsidR="00E46C9E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27DFE" w:rsidRPr="00DC5A88" w:rsidRDefault="00827DF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6C9E" w:rsidRPr="00793FE3" w:rsidRDefault="00E46C9E" w:rsidP="00DC5A88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27" w:name="sub_1200"/>
      <w:r w:rsidRPr="00793FE3">
        <w:rPr>
          <w:rFonts w:ascii="Times New Roman" w:hAnsi="Times New Roman" w:cs="Times New Roman"/>
          <w:sz w:val="28"/>
          <w:szCs w:val="28"/>
        </w:rPr>
        <w:t>II. Требования к порядку исполнения государственной функции</w:t>
      </w:r>
    </w:p>
    <w:bookmarkEnd w:id="27"/>
    <w:p w:rsidR="00E46C9E" w:rsidRPr="00793FE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DC5A88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28" w:name="sub_1201"/>
      <w:r w:rsidRPr="00793FE3">
        <w:rPr>
          <w:rFonts w:ascii="Times New Roman" w:hAnsi="Times New Roman" w:cs="Times New Roman"/>
          <w:sz w:val="28"/>
          <w:szCs w:val="28"/>
        </w:rPr>
        <w:t>Порядок информирования об исполнении государственной функции</w:t>
      </w:r>
    </w:p>
    <w:bookmarkEnd w:id="28"/>
    <w:p w:rsidR="00E46C9E" w:rsidRPr="00793FE3" w:rsidRDefault="00E46C9E" w:rsidP="00DC5A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Default="00E46C9E" w:rsidP="00DC5A88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29" w:name="sub_12"/>
      <w:r w:rsidRPr="00DC5A88">
        <w:rPr>
          <w:rFonts w:ascii="Times New Roman" w:hAnsi="Times New Roman"/>
          <w:sz w:val="28"/>
          <w:szCs w:val="28"/>
        </w:rPr>
        <w:t xml:space="preserve">Информация о месте нахождения, контактных телефонах, адресах электронной почты, графике работы Росфинмониторинга и его территориальных органов, исполняющих государственную функцию, предоставляются Росфинмониторингом и его территориальными органами </w:t>
      </w:r>
      <w:r w:rsidR="00DC5A88">
        <w:rPr>
          <w:rFonts w:ascii="Times New Roman" w:hAnsi="Times New Roman"/>
          <w:sz w:val="28"/>
          <w:szCs w:val="28"/>
        </w:rPr>
        <w:t xml:space="preserve">      </w:t>
      </w:r>
      <w:r w:rsidRPr="00DC5A88">
        <w:rPr>
          <w:rFonts w:ascii="Times New Roman" w:hAnsi="Times New Roman"/>
          <w:sz w:val="28"/>
          <w:szCs w:val="28"/>
        </w:rPr>
        <w:t xml:space="preserve">в устной форме, в письменной форме на бумажных носителях или посредством электронной почты и приведены в </w:t>
      </w:r>
      <w:hyperlink w:anchor="sub_1000" w:history="1">
        <w:r w:rsidR="00DC5A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DC5A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риложении</w:t>
        </w:r>
        <w:r w:rsidR="00F768C3" w:rsidRPr="00DC5A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№</w:t>
        </w:r>
        <w:r w:rsidRPr="00DC5A8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Pr="00DC5A88">
        <w:rPr>
          <w:rFonts w:ascii="Times New Roman" w:hAnsi="Times New Roman"/>
          <w:sz w:val="28"/>
          <w:szCs w:val="28"/>
        </w:rPr>
        <w:t xml:space="preserve"> </w:t>
      </w:r>
      <w:r w:rsidR="00DC5A88">
        <w:rPr>
          <w:rFonts w:ascii="Times New Roman" w:hAnsi="Times New Roman"/>
          <w:sz w:val="28"/>
          <w:szCs w:val="28"/>
        </w:rPr>
        <w:t xml:space="preserve">                       </w:t>
      </w:r>
      <w:r w:rsidRPr="00DC5A88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:rsidR="004F1F13" w:rsidRDefault="00E46C9E" w:rsidP="004F1F13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0" w:name="sub_13"/>
      <w:bookmarkEnd w:id="29"/>
      <w:r w:rsidRPr="004F1F13">
        <w:rPr>
          <w:rFonts w:ascii="Times New Roman" w:hAnsi="Times New Roman"/>
          <w:sz w:val="28"/>
          <w:szCs w:val="28"/>
        </w:rPr>
        <w:t>Информирование заинтересованных лиц по вопросам исполнения государственной функции осуществляется:</w:t>
      </w:r>
      <w:bookmarkEnd w:id="30"/>
    </w:p>
    <w:p w:rsidR="004F1F13" w:rsidRDefault="00E46C9E" w:rsidP="004F1F13">
      <w:pPr>
        <w:pStyle w:val="affff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4F1F13">
        <w:rPr>
          <w:rFonts w:ascii="Times New Roman" w:hAnsi="Times New Roman"/>
          <w:sz w:val="28"/>
          <w:szCs w:val="28"/>
        </w:rPr>
        <w:t>с использованием средств телефонной связи;</w:t>
      </w:r>
    </w:p>
    <w:p w:rsidR="004F1F13" w:rsidRDefault="00E46C9E" w:rsidP="004F1F13">
      <w:pPr>
        <w:pStyle w:val="affff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с использованием почтовой связи;</w:t>
      </w:r>
    </w:p>
    <w:p w:rsidR="006A54EB" w:rsidRDefault="00E46C9E" w:rsidP="006A54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F1F13">
        <w:rPr>
          <w:rFonts w:ascii="Times New Roman" w:hAnsi="Times New Roman"/>
          <w:sz w:val="28"/>
          <w:szCs w:val="28"/>
        </w:rPr>
        <w:t xml:space="preserve">путем электронного информирования посредством размещения </w:t>
      </w:r>
      <w:r w:rsidR="004F1F13" w:rsidRPr="004F1F13">
        <w:rPr>
          <w:rFonts w:ascii="Times New Roman" w:hAnsi="Times New Roman"/>
          <w:sz w:val="28"/>
          <w:szCs w:val="28"/>
        </w:rPr>
        <w:t xml:space="preserve">              </w:t>
      </w:r>
      <w:r w:rsidRPr="004F1F13">
        <w:rPr>
          <w:rFonts w:ascii="Times New Roman" w:hAnsi="Times New Roman"/>
          <w:sz w:val="28"/>
          <w:szCs w:val="28"/>
        </w:rPr>
        <w:t>на официальном сайте Росфинмониторинга</w:t>
      </w:r>
      <w:r w:rsidR="00F768C3" w:rsidRPr="004F1F13">
        <w:rPr>
          <w:rFonts w:ascii="Times New Roman" w:hAnsi="Times New Roman"/>
          <w:sz w:val="28"/>
          <w:szCs w:val="28"/>
        </w:rPr>
        <w:t xml:space="preserve"> в сети Интернет по адресу</w:t>
      </w:r>
      <w:r w:rsidRPr="004F1F13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4F1F1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www.fedsfm.ru</w:t>
        </w:r>
      </w:hyperlink>
      <w:r w:rsidR="004F1F13" w:rsidRPr="004F1F13">
        <w:rPr>
          <w:rFonts w:ascii="Times New Roman" w:hAnsi="Times New Roman"/>
          <w:sz w:val="28"/>
          <w:szCs w:val="28"/>
        </w:rPr>
        <w:t xml:space="preserve"> и </w:t>
      </w:r>
      <w:r w:rsidRPr="004F1F13">
        <w:rPr>
          <w:rFonts w:ascii="Times New Roman" w:hAnsi="Times New Roman"/>
          <w:sz w:val="28"/>
          <w:szCs w:val="28"/>
        </w:rPr>
        <w:t>в федеральной государс</w:t>
      </w:r>
      <w:r w:rsidR="004F1F13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4F1F13">
        <w:rPr>
          <w:rFonts w:ascii="Times New Roman" w:hAnsi="Times New Roman"/>
          <w:sz w:val="28"/>
          <w:szCs w:val="28"/>
        </w:rPr>
        <w:t xml:space="preserve">Единый портал государственных </w:t>
      </w:r>
      <w:r w:rsidR="004F1F13">
        <w:rPr>
          <w:rFonts w:ascii="Times New Roman" w:hAnsi="Times New Roman"/>
          <w:sz w:val="28"/>
          <w:szCs w:val="28"/>
        </w:rPr>
        <w:t>и муниципальных услуг (функций)»</w:t>
      </w:r>
      <w:r w:rsidRPr="004F1F13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4F1F1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www.gosuslugi.ru</w:t>
        </w:r>
      </w:hyperlink>
      <w:r w:rsidR="006A54EB">
        <w:rPr>
          <w:rFonts w:ascii="Times New Roman" w:hAnsi="Times New Roman"/>
          <w:sz w:val="28"/>
          <w:szCs w:val="28"/>
        </w:rPr>
        <w:t>.</w:t>
      </w:r>
    </w:p>
    <w:p w:rsidR="006A54EB" w:rsidRPr="00765593" w:rsidRDefault="006A54EB" w:rsidP="006A54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На официальном сайте Росфинмониторинга в сети Интернет           по адресу </w:t>
      </w:r>
      <w:hyperlink r:id="rId14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www.fedsfm.ru</w:t>
        </w:r>
      </w:hyperlink>
      <w:r w:rsidRPr="00765593">
        <w:rPr>
          <w:rFonts w:ascii="Times New Roman" w:hAnsi="Times New Roman"/>
          <w:sz w:val="28"/>
          <w:szCs w:val="28"/>
        </w:rPr>
        <w:t xml:space="preserve"> и на информационных стендах Росфинмониторинга (территориальных органов Росфинмониторинга) размещается следующая информация:</w:t>
      </w:r>
    </w:p>
    <w:p w:rsidR="006A54EB" w:rsidRPr="00765593" w:rsidRDefault="006A54EB" w:rsidP="006A54EB">
      <w:pPr>
        <w:pStyle w:val="affff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текст Административного регламента с приложениями;</w:t>
      </w:r>
    </w:p>
    <w:p w:rsidR="006A54EB" w:rsidRPr="00765593" w:rsidRDefault="006A54EB" w:rsidP="006A54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lastRenderedPageBreak/>
        <w:t>сведения о местонахождении, контактных телефонах, адресах электронной почты Росфинмониторинга (территориальных органов Росфинмониторинга);</w:t>
      </w:r>
    </w:p>
    <w:p w:rsidR="006A54EB" w:rsidRPr="00765593" w:rsidRDefault="00357D51" w:rsidP="006A54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порядок информирования об </w:t>
      </w:r>
      <w:r w:rsidR="006A54EB" w:rsidRPr="00765593">
        <w:rPr>
          <w:rFonts w:ascii="Times New Roman" w:hAnsi="Times New Roman"/>
          <w:sz w:val="28"/>
          <w:szCs w:val="28"/>
        </w:rPr>
        <w:t>исполнени</w:t>
      </w:r>
      <w:r w:rsidRPr="00765593">
        <w:rPr>
          <w:rFonts w:ascii="Times New Roman" w:hAnsi="Times New Roman"/>
          <w:sz w:val="28"/>
          <w:szCs w:val="28"/>
        </w:rPr>
        <w:t>и</w:t>
      </w:r>
      <w:r w:rsidR="006A54EB" w:rsidRPr="00765593">
        <w:rPr>
          <w:rFonts w:ascii="Times New Roman" w:hAnsi="Times New Roman"/>
          <w:sz w:val="28"/>
          <w:szCs w:val="28"/>
        </w:rPr>
        <w:t xml:space="preserve"> государственной функции;</w:t>
      </w:r>
    </w:p>
    <w:p w:rsidR="006A54EB" w:rsidRPr="00765593" w:rsidRDefault="006A54EB" w:rsidP="006A54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порядок обжалования решений, действий (бездействия) должностных лиц Росфинмониторинга и его территориальных органов, исполняющих государственную функцию.</w:t>
      </w:r>
    </w:p>
    <w:p w:rsidR="00E46C9E" w:rsidRPr="004F1F13" w:rsidRDefault="00E46C9E" w:rsidP="00E51CA9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1" w:name="sub_15"/>
      <w:r w:rsidRPr="00765593">
        <w:rPr>
          <w:rFonts w:ascii="Times New Roman" w:hAnsi="Times New Roman"/>
          <w:sz w:val="28"/>
          <w:szCs w:val="28"/>
        </w:rPr>
        <w:t xml:space="preserve">При ответах на телефонные звонки, устные и письменные обращения </w:t>
      </w:r>
      <w:r w:rsidR="004F1F13" w:rsidRPr="00765593">
        <w:rPr>
          <w:rFonts w:ascii="Times New Roman" w:hAnsi="Times New Roman"/>
          <w:sz w:val="28"/>
          <w:szCs w:val="28"/>
        </w:rPr>
        <w:t xml:space="preserve">должностные лица </w:t>
      </w:r>
      <w:r w:rsidRPr="00765593">
        <w:rPr>
          <w:rFonts w:ascii="Times New Roman" w:hAnsi="Times New Roman"/>
          <w:sz w:val="28"/>
          <w:szCs w:val="28"/>
        </w:rPr>
        <w:t xml:space="preserve">Росфинмониторинга и его территориальных органов руководствуются </w:t>
      </w:r>
      <w:hyperlink r:id="rId15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общими принципами</w:t>
        </w:r>
      </w:hyperlink>
      <w:r w:rsidRPr="00765593">
        <w:rPr>
          <w:rFonts w:ascii="Times New Roman" w:hAnsi="Times New Roman"/>
          <w:sz w:val="28"/>
          <w:szCs w:val="28"/>
        </w:rPr>
        <w:t xml:space="preserve"> служебного поведения государственных служащих, утвержденными </w:t>
      </w:r>
      <w:hyperlink r:id="rId16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Pr="00765593">
        <w:rPr>
          <w:rFonts w:ascii="Times New Roman" w:hAnsi="Times New Roman"/>
          <w:sz w:val="28"/>
          <w:szCs w:val="28"/>
        </w:rPr>
        <w:t xml:space="preserve"> Президента Российской Федерации от 12 ав</w:t>
      </w:r>
      <w:r w:rsidR="004F1F13" w:rsidRPr="00765593">
        <w:rPr>
          <w:rFonts w:ascii="Times New Roman" w:hAnsi="Times New Roman"/>
          <w:sz w:val="28"/>
          <w:szCs w:val="28"/>
        </w:rPr>
        <w:t>густа 2002 г. № 885</w:t>
      </w:r>
      <w:r w:rsidR="004F1F13">
        <w:rPr>
          <w:rFonts w:ascii="Times New Roman" w:hAnsi="Times New Roman"/>
          <w:sz w:val="28"/>
          <w:szCs w:val="28"/>
        </w:rPr>
        <w:t xml:space="preserve"> «</w:t>
      </w:r>
      <w:r w:rsidRPr="004F1F13">
        <w:rPr>
          <w:rFonts w:ascii="Times New Roman" w:hAnsi="Times New Roman"/>
          <w:sz w:val="28"/>
          <w:szCs w:val="28"/>
        </w:rPr>
        <w:t>Об утверждении общих принципов служебного пов</w:t>
      </w:r>
      <w:r w:rsidR="004F1F13">
        <w:rPr>
          <w:rFonts w:ascii="Times New Roman" w:hAnsi="Times New Roman"/>
          <w:sz w:val="28"/>
          <w:szCs w:val="28"/>
        </w:rPr>
        <w:t>едения государственных служащих»</w:t>
      </w:r>
      <w:r w:rsidRPr="004F1F13">
        <w:rPr>
          <w:rFonts w:ascii="Times New Roman" w:hAnsi="Times New Roman"/>
          <w:sz w:val="28"/>
          <w:szCs w:val="28"/>
        </w:rPr>
        <w:t xml:space="preserve"> (Собрание законодательст</w:t>
      </w:r>
      <w:r w:rsidR="004F1F13">
        <w:rPr>
          <w:rFonts w:ascii="Times New Roman" w:hAnsi="Times New Roman"/>
          <w:sz w:val="28"/>
          <w:szCs w:val="28"/>
        </w:rPr>
        <w:t>ва Российской Федерации, 2002, № 33, ст. 3196; 2007, № 13, ст. 1531; 2009, №</w:t>
      </w:r>
      <w:r w:rsidRPr="004F1F13">
        <w:rPr>
          <w:rFonts w:ascii="Times New Roman" w:hAnsi="Times New Roman"/>
          <w:sz w:val="28"/>
          <w:szCs w:val="28"/>
        </w:rPr>
        <w:t> 29, ст. 3658).</w:t>
      </w:r>
    </w:p>
    <w:bookmarkEnd w:id="31"/>
    <w:p w:rsidR="00E46C9E" w:rsidRPr="005865CE" w:rsidRDefault="00E46C9E" w:rsidP="00E51CA9">
      <w:pPr>
        <w:spacing w:line="276" w:lineRule="auto"/>
        <w:ind w:firstLine="720"/>
        <w:jc w:val="both"/>
        <w:rPr>
          <w:rFonts w:ascii="Times New Roman" w:hAnsi="Times New Roman" w:cs="Times New Roman"/>
          <w:sz w:val="56"/>
          <w:szCs w:val="56"/>
        </w:rPr>
      </w:pPr>
    </w:p>
    <w:p w:rsidR="00E46C9E" w:rsidRPr="00765593" w:rsidRDefault="00E46C9E" w:rsidP="00E51CA9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sub_1202"/>
      <w:r w:rsidRPr="00765593">
        <w:rPr>
          <w:rFonts w:ascii="Times New Roman" w:hAnsi="Times New Roman" w:cs="Times New Roman"/>
          <w:color w:val="auto"/>
          <w:sz w:val="28"/>
          <w:szCs w:val="28"/>
        </w:rPr>
        <w:t>Сведения о размере платы за услуги организации (</w:t>
      </w:r>
      <w:r w:rsidR="00E51CA9" w:rsidRPr="00765593">
        <w:rPr>
          <w:rFonts w:ascii="Times New Roman" w:hAnsi="Times New Roman" w:cs="Times New Roman"/>
          <w:color w:val="auto"/>
          <w:sz w:val="28"/>
          <w:szCs w:val="28"/>
        </w:rPr>
        <w:t>организаций</w:t>
      </w:r>
      <w:r w:rsidRPr="00765593">
        <w:rPr>
          <w:rFonts w:ascii="Times New Roman" w:hAnsi="Times New Roman" w:cs="Times New Roman"/>
          <w:color w:val="auto"/>
          <w:sz w:val="28"/>
          <w:szCs w:val="28"/>
        </w:rPr>
        <w:t xml:space="preserve">), участвующей (участвующих) в исполнении государственной функции, взимаемой с лица, в отношении которого проводятся мероприятия </w:t>
      </w:r>
      <w:r w:rsidR="00E51CA9" w:rsidRPr="00765593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765593">
        <w:rPr>
          <w:rFonts w:ascii="Times New Roman" w:hAnsi="Times New Roman" w:cs="Times New Roman"/>
          <w:color w:val="auto"/>
          <w:sz w:val="28"/>
          <w:szCs w:val="28"/>
        </w:rPr>
        <w:t xml:space="preserve">по контролю </w:t>
      </w:r>
    </w:p>
    <w:bookmarkEnd w:id="32"/>
    <w:p w:rsidR="00E46C9E" w:rsidRPr="00793FE3" w:rsidRDefault="00E46C9E" w:rsidP="00E51C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E51CA9" w:rsidRDefault="00E46C9E" w:rsidP="00E51CA9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3" w:name="sub_16"/>
      <w:r w:rsidRPr="00E51CA9">
        <w:rPr>
          <w:rFonts w:ascii="Times New Roman" w:hAnsi="Times New Roman"/>
          <w:sz w:val="28"/>
          <w:szCs w:val="28"/>
        </w:rPr>
        <w:t xml:space="preserve">Исполнение государственной функции осуществляется </w:t>
      </w:r>
      <w:r w:rsidR="00E51CA9">
        <w:rPr>
          <w:rFonts w:ascii="Times New Roman" w:hAnsi="Times New Roman"/>
          <w:sz w:val="28"/>
          <w:szCs w:val="28"/>
        </w:rPr>
        <w:t xml:space="preserve">                  </w:t>
      </w:r>
      <w:r w:rsidRPr="00E51CA9">
        <w:rPr>
          <w:rFonts w:ascii="Times New Roman" w:hAnsi="Times New Roman"/>
          <w:sz w:val="28"/>
          <w:szCs w:val="28"/>
        </w:rPr>
        <w:t>без взимания платы.</w:t>
      </w:r>
    </w:p>
    <w:bookmarkEnd w:id="33"/>
    <w:p w:rsidR="00E46C9E" w:rsidRPr="00E51CA9" w:rsidRDefault="00E46C9E" w:rsidP="00E51CA9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6C9E" w:rsidRPr="00793FE3" w:rsidRDefault="00E46C9E" w:rsidP="00E51CA9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34" w:name="sub_1203"/>
      <w:r w:rsidRPr="00793FE3">
        <w:rPr>
          <w:rFonts w:ascii="Times New Roman" w:hAnsi="Times New Roman" w:cs="Times New Roman"/>
          <w:sz w:val="28"/>
          <w:szCs w:val="28"/>
        </w:rPr>
        <w:t>Срок исполнения государственной функции</w:t>
      </w:r>
    </w:p>
    <w:bookmarkEnd w:id="34"/>
    <w:p w:rsidR="00E46C9E" w:rsidRPr="00793FE3" w:rsidRDefault="00E46C9E" w:rsidP="00E51C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E51CA9">
      <w:pPr>
        <w:pStyle w:val="affff"/>
        <w:numPr>
          <w:ilvl w:val="0"/>
          <w:numId w:val="4"/>
        </w:numPr>
        <w:tabs>
          <w:tab w:val="left" w:pos="1276"/>
          <w:tab w:val="left" w:pos="453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5" w:name="sub_17"/>
      <w:r w:rsidRPr="00765593">
        <w:rPr>
          <w:rFonts w:ascii="Times New Roman" w:hAnsi="Times New Roman"/>
          <w:sz w:val="28"/>
          <w:szCs w:val="28"/>
        </w:rPr>
        <w:t>Государственная функция по осуществлению контроля за выполнением</w:t>
      </w:r>
      <w:r w:rsidR="00F843E8" w:rsidRPr="00765593">
        <w:rPr>
          <w:rFonts w:ascii="Times New Roman" w:hAnsi="Times New Roman"/>
          <w:sz w:val="28"/>
          <w:szCs w:val="28"/>
        </w:rPr>
        <w:t xml:space="preserve"> физическими и</w:t>
      </w:r>
      <w:r w:rsidRPr="00765593">
        <w:rPr>
          <w:rFonts w:ascii="Times New Roman" w:hAnsi="Times New Roman"/>
          <w:sz w:val="28"/>
          <w:szCs w:val="28"/>
        </w:rPr>
        <w:t xml:space="preserve"> юридичес</w:t>
      </w:r>
      <w:r w:rsidR="00953869" w:rsidRPr="00765593">
        <w:rPr>
          <w:rFonts w:ascii="Times New Roman" w:hAnsi="Times New Roman"/>
          <w:sz w:val="28"/>
          <w:szCs w:val="28"/>
        </w:rPr>
        <w:t>кими лицами</w:t>
      </w:r>
      <w:r w:rsidRPr="00765593">
        <w:rPr>
          <w:rFonts w:ascii="Times New Roman" w:hAnsi="Times New Roman"/>
          <w:sz w:val="28"/>
          <w:szCs w:val="28"/>
        </w:rPr>
        <w:t xml:space="preserve">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законодательства, реализуется в следующие основные сроки:</w:t>
      </w:r>
    </w:p>
    <w:bookmarkEnd w:id="35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срок проведения выездной проверки не может превышать тридцать календарных дней;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срок проведения камеральной проверки не может превышать девяносто календарных дней.</w:t>
      </w:r>
    </w:p>
    <w:p w:rsidR="00E51CA9" w:rsidRPr="00765593" w:rsidRDefault="00E46C9E" w:rsidP="00E51CA9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По письменному мотивированному представлению руководителя проверки или должностного лица, уполномоченного на осуществление </w:t>
      </w:r>
      <w:r w:rsidRPr="00765593">
        <w:rPr>
          <w:rFonts w:ascii="Times New Roman" w:hAnsi="Times New Roman"/>
          <w:sz w:val="28"/>
          <w:szCs w:val="28"/>
        </w:rPr>
        <w:lastRenderedPageBreak/>
        <w:t xml:space="preserve">проверки, срок проведения проверки может быть продлен </w:t>
      </w:r>
      <w:r w:rsidR="00964086" w:rsidRPr="00765593">
        <w:rPr>
          <w:rFonts w:ascii="Times New Roman" w:hAnsi="Times New Roman"/>
          <w:sz w:val="28"/>
          <w:szCs w:val="28"/>
        </w:rPr>
        <w:t xml:space="preserve">приказом директора Росфинмониторинга или его заместителя в соответствии с распределением обязанностей (при проведении проверки Росфинмониторингом), </w:t>
      </w:r>
      <w:r w:rsidR="00E51CA9" w:rsidRPr="00765593">
        <w:rPr>
          <w:rFonts w:ascii="Times New Roman" w:hAnsi="Times New Roman"/>
          <w:sz w:val="28"/>
          <w:szCs w:val="28"/>
        </w:rPr>
        <w:t xml:space="preserve">                 </w:t>
      </w:r>
      <w:r w:rsidR="00964086" w:rsidRPr="00765593">
        <w:rPr>
          <w:rFonts w:ascii="Times New Roman" w:hAnsi="Times New Roman"/>
          <w:sz w:val="28"/>
          <w:szCs w:val="28"/>
        </w:rPr>
        <w:t>либо приказом руководителя территориального органа Росфинмониторинга или его заместител</w:t>
      </w:r>
      <w:r w:rsidR="00E51CA9" w:rsidRPr="00765593">
        <w:rPr>
          <w:rFonts w:ascii="Times New Roman" w:hAnsi="Times New Roman"/>
          <w:sz w:val="28"/>
          <w:szCs w:val="28"/>
        </w:rPr>
        <w:t>я</w:t>
      </w:r>
      <w:r w:rsidR="00964086" w:rsidRPr="00765593">
        <w:rPr>
          <w:rFonts w:ascii="Times New Roman" w:hAnsi="Times New Roman"/>
          <w:sz w:val="28"/>
          <w:szCs w:val="28"/>
        </w:rPr>
        <w:t xml:space="preserve"> в соответствии с распределением обязанностей </w:t>
      </w:r>
      <w:r w:rsidR="00E51CA9" w:rsidRPr="00765593">
        <w:rPr>
          <w:rFonts w:ascii="Times New Roman" w:hAnsi="Times New Roman"/>
          <w:sz w:val="28"/>
          <w:szCs w:val="28"/>
        </w:rPr>
        <w:t xml:space="preserve">              </w:t>
      </w:r>
      <w:r w:rsidR="00964086" w:rsidRPr="00765593">
        <w:rPr>
          <w:rFonts w:ascii="Times New Roman" w:hAnsi="Times New Roman"/>
          <w:sz w:val="28"/>
          <w:szCs w:val="28"/>
        </w:rPr>
        <w:t xml:space="preserve">(при проведении проверки территориальным органом Росфинмониторинга) </w:t>
      </w:r>
      <w:r w:rsidR="00E51CA9" w:rsidRPr="00765593">
        <w:rPr>
          <w:rFonts w:ascii="Times New Roman" w:hAnsi="Times New Roman"/>
          <w:sz w:val="28"/>
          <w:szCs w:val="28"/>
        </w:rPr>
        <w:t xml:space="preserve">    </w:t>
      </w:r>
      <w:r w:rsidRPr="00765593">
        <w:rPr>
          <w:rFonts w:ascii="Times New Roman" w:hAnsi="Times New Roman"/>
          <w:sz w:val="28"/>
          <w:szCs w:val="28"/>
        </w:rPr>
        <w:t>не более чем на тридцать календарных дней.</w:t>
      </w:r>
    </w:p>
    <w:p w:rsidR="00E46C9E" w:rsidRPr="00765593" w:rsidRDefault="00E46C9E" w:rsidP="00E51CA9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Приказ о продлении срока проведения проверки должен быть подписан до окончания ранее установленного срока проверки.</w:t>
      </w:r>
    </w:p>
    <w:p w:rsidR="00E46C9E" w:rsidRDefault="00E46C9E" w:rsidP="00E51CA9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51CA9">
        <w:rPr>
          <w:rFonts w:ascii="Times New Roman" w:hAnsi="Times New Roman"/>
          <w:sz w:val="28"/>
          <w:szCs w:val="28"/>
        </w:rPr>
        <w:t xml:space="preserve">Проверяемая организация </w:t>
      </w:r>
      <w:r w:rsidR="00503F22" w:rsidRPr="00E51CA9">
        <w:rPr>
          <w:rFonts w:ascii="Times New Roman" w:hAnsi="Times New Roman"/>
          <w:sz w:val="28"/>
          <w:szCs w:val="28"/>
        </w:rPr>
        <w:t xml:space="preserve">(индивидуальный предприниматель) </w:t>
      </w:r>
      <w:r w:rsidRPr="00E51CA9">
        <w:rPr>
          <w:rFonts w:ascii="Times New Roman" w:hAnsi="Times New Roman"/>
          <w:sz w:val="28"/>
          <w:szCs w:val="28"/>
        </w:rPr>
        <w:t>информируется о продлении срока п</w:t>
      </w:r>
      <w:r w:rsidR="00E51CA9">
        <w:rPr>
          <w:rFonts w:ascii="Times New Roman" w:hAnsi="Times New Roman"/>
          <w:sz w:val="28"/>
          <w:szCs w:val="28"/>
        </w:rPr>
        <w:t>роведения проверки в течение тре</w:t>
      </w:r>
      <w:r w:rsidRPr="00E51CA9">
        <w:rPr>
          <w:rFonts w:ascii="Times New Roman" w:hAnsi="Times New Roman"/>
          <w:sz w:val="28"/>
          <w:szCs w:val="28"/>
        </w:rPr>
        <w:t>х рабочих дней после даты регистрации приказа путем его предъявления руководителю организации</w:t>
      </w:r>
      <w:r w:rsidR="0013456F" w:rsidRPr="00E51CA9">
        <w:rPr>
          <w:rFonts w:ascii="Times New Roman" w:hAnsi="Times New Roman"/>
          <w:sz w:val="28"/>
          <w:szCs w:val="28"/>
        </w:rPr>
        <w:t xml:space="preserve"> (индивидуальному предпринимателю)</w:t>
      </w:r>
      <w:r w:rsidRPr="00E51CA9">
        <w:rPr>
          <w:rFonts w:ascii="Times New Roman" w:hAnsi="Times New Roman"/>
          <w:sz w:val="28"/>
          <w:szCs w:val="28"/>
        </w:rPr>
        <w:t xml:space="preserve"> или уполномоченному представителю организации</w:t>
      </w:r>
      <w:r w:rsidR="0013456F" w:rsidRPr="00E51CA9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51CA9">
        <w:rPr>
          <w:rFonts w:ascii="Times New Roman" w:hAnsi="Times New Roman"/>
          <w:sz w:val="28"/>
          <w:szCs w:val="28"/>
        </w:rPr>
        <w:t xml:space="preserve"> (по желанию предоставляется копия указанного приказа), либо копия приказа направляется организации </w:t>
      </w:r>
      <w:r w:rsidR="0013456F" w:rsidRPr="00E51CA9">
        <w:rPr>
          <w:rFonts w:ascii="Times New Roman" w:hAnsi="Times New Roman"/>
          <w:sz w:val="28"/>
          <w:szCs w:val="28"/>
        </w:rPr>
        <w:t xml:space="preserve">(индивидуальному предпринимателю) </w:t>
      </w:r>
      <w:r w:rsidRPr="00E51CA9">
        <w:rPr>
          <w:rFonts w:ascii="Times New Roman" w:hAnsi="Times New Roman"/>
          <w:sz w:val="28"/>
          <w:szCs w:val="28"/>
        </w:rPr>
        <w:t xml:space="preserve">заказным почтовым отправлением с уведомлением </w:t>
      </w:r>
      <w:r w:rsidR="00E51CA9">
        <w:rPr>
          <w:rFonts w:ascii="Times New Roman" w:hAnsi="Times New Roman"/>
          <w:sz w:val="28"/>
          <w:szCs w:val="28"/>
        </w:rPr>
        <w:t xml:space="preserve">             </w:t>
      </w:r>
      <w:r w:rsidRPr="00E51CA9">
        <w:rPr>
          <w:rFonts w:ascii="Times New Roman" w:hAnsi="Times New Roman"/>
          <w:sz w:val="28"/>
          <w:szCs w:val="28"/>
        </w:rPr>
        <w:t>о вручении.</w:t>
      </w:r>
    </w:p>
    <w:p w:rsidR="00E46C9E" w:rsidRPr="00765593" w:rsidRDefault="00E46C9E" w:rsidP="005865CE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6" w:name="sub_18"/>
      <w:r w:rsidRPr="00765593">
        <w:rPr>
          <w:rFonts w:ascii="Times New Roman" w:hAnsi="Times New Roman"/>
          <w:sz w:val="28"/>
          <w:szCs w:val="28"/>
        </w:rPr>
        <w:t xml:space="preserve">Производство по </w:t>
      </w:r>
      <w:r w:rsidR="00781843" w:rsidRPr="00765593">
        <w:rPr>
          <w:rFonts w:ascii="Times New Roman" w:hAnsi="Times New Roman"/>
          <w:sz w:val="28"/>
          <w:szCs w:val="28"/>
        </w:rPr>
        <w:t>делам об административных правонарушениях</w:t>
      </w:r>
      <w:r w:rsidRPr="00765593">
        <w:rPr>
          <w:rFonts w:ascii="Times New Roman" w:hAnsi="Times New Roman"/>
          <w:sz w:val="28"/>
          <w:szCs w:val="28"/>
        </w:rPr>
        <w:t xml:space="preserve"> ведется в сроки, установленные </w:t>
      </w:r>
      <w:hyperlink r:id="rId17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КоАП</w:t>
        </w:r>
      </w:hyperlink>
      <w:r w:rsidRPr="00765593">
        <w:rPr>
          <w:rFonts w:ascii="Times New Roman" w:hAnsi="Times New Roman"/>
          <w:sz w:val="28"/>
          <w:szCs w:val="28"/>
        </w:rPr>
        <w:t>.</w:t>
      </w:r>
    </w:p>
    <w:bookmarkEnd w:id="36"/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5865CE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37" w:name="sub_1300"/>
      <w:r w:rsidRPr="00793FE3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</w:p>
    <w:bookmarkEnd w:id="37"/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5865CE" w:rsidRDefault="00E46C9E" w:rsidP="005865CE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38" w:name="sub_19"/>
      <w:r w:rsidRPr="005865CE">
        <w:rPr>
          <w:rFonts w:ascii="Times New Roman" w:hAnsi="Times New Roman"/>
          <w:sz w:val="28"/>
          <w:szCs w:val="28"/>
        </w:rPr>
        <w:t>Исполнение государственной функции включает в себя следую</w:t>
      </w:r>
      <w:r w:rsidR="008E395D" w:rsidRPr="005865CE">
        <w:rPr>
          <w:rFonts w:ascii="Times New Roman" w:hAnsi="Times New Roman"/>
          <w:sz w:val="28"/>
          <w:szCs w:val="28"/>
        </w:rPr>
        <w:t>щие административные процедуры (административные</w:t>
      </w:r>
      <w:r w:rsidRPr="005865CE">
        <w:rPr>
          <w:rFonts w:ascii="Times New Roman" w:hAnsi="Times New Roman"/>
          <w:sz w:val="28"/>
          <w:szCs w:val="28"/>
        </w:rPr>
        <w:t xml:space="preserve"> действия</w:t>
      </w:r>
      <w:r w:rsidR="008E395D" w:rsidRPr="005865CE">
        <w:rPr>
          <w:rFonts w:ascii="Times New Roman" w:hAnsi="Times New Roman"/>
          <w:sz w:val="28"/>
          <w:szCs w:val="28"/>
        </w:rPr>
        <w:t>)</w:t>
      </w:r>
      <w:r w:rsidRPr="005865CE">
        <w:rPr>
          <w:rFonts w:ascii="Times New Roman" w:hAnsi="Times New Roman"/>
          <w:sz w:val="28"/>
          <w:szCs w:val="28"/>
        </w:rPr>
        <w:t>:</w:t>
      </w:r>
    </w:p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901"/>
      <w:bookmarkEnd w:id="38"/>
      <w:r w:rsidRPr="00793FE3">
        <w:rPr>
          <w:rFonts w:ascii="Times New Roman" w:hAnsi="Times New Roman" w:cs="Times New Roman"/>
          <w:sz w:val="28"/>
          <w:szCs w:val="28"/>
        </w:rPr>
        <w:t>проведение проверки:</w:t>
      </w:r>
    </w:p>
    <w:bookmarkEnd w:id="39"/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осуществление выездной проверки;</w:t>
      </w:r>
    </w:p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осуществление камеральной проверки;</w:t>
      </w:r>
    </w:p>
    <w:p w:rsidR="00E46C9E" w:rsidRPr="00793FE3" w:rsidRDefault="00E46C9E" w:rsidP="005865CE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оформление результатов проверки;</w:t>
      </w:r>
    </w:p>
    <w:p w:rsidR="00E46C9E" w:rsidRPr="00765593" w:rsidRDefault="00E46C9E" w:rsidP="0047545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0" w:name="sub_20"/>
      <w:r w:rsidRPr="00765593">
        <w:rPr>
          <w:rFonts w:ascii="Times New Roman" w:hAnsi="Times New Roman"/>
          <w:sz w:val="28"/>
          <w:szCs w:val="28"/>
        </w:rPr>
        <w:t>Блок-схема</w:t>
      </w:r>
      <w:r w:rsidR="00475453" w:rsidRPr="00765593">
        <w:rPr>
          <w:rFonts w:ascii="Times New Roman" w:hAnsi="Times New Roman"/>
          <w:sz w:val="28"/>
          <w:szCs w:val="28"/>
        </w:rPr>
        <w:t xml:space="preserve"> последовательности действий при исполнении  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="00475453" w:rsidRPr="00765593">
        <w:rPr>
          <w:rFonts w:ascii="Times New Roman" w:hAnsi="Times New Roman"/>
          <w:sz w:val="28"/>
          <w:szCs w:val="28"/>
        </w:rPr>
        <w:t xml:space="preserve">Росфинмониторингом и его территориальными органами </w:t>
      </w:r>
      <w:r w:rsidRPr="00765593">
        <w:rPr>
          <w:rFonts w:ascii="Times New Roman" w:hAnsi="Times New Roman"/>
          <w:sz w:val="28"/>
          <w:szCs w:val="28"/>
        </w:rPr>
        <w:t xml:space="preserve">государственной функции приведена в </w:t>
      </w:r>
      <w:hyperlink w:anchor="sub_2000" w:history="1">
        <w:r w:rsidR="00475453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риложении</w:t>
        </w:r>
        <w:r w:rsidR="008E395D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№ </w:t>
        </w:r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</w:t>
        </w:r>
      </w:hyperlink>
      <w:r w:rsidRPr="00765593">
        <w:rPr>
          <w:rFonts w:ascii="Times New Roman" w:hAnsi="Times New Roman"/>
          <w:b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t>к настоящему Административному регламенту.</w:t>
      </w:r>
    </w:p>
    <w:p w:rsidR="001C1270" w:rsidRDefault="001C1270" w:rsidP="0047545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41" w:name="sub_1301"/>
      <w:bookmarkEnd w:id="40"/>
    </w:p>
    <w:p w:rsidR="001C1270" w:rsidRDefault="001C1270" w:rsidP="0047545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C1270" w:rsidRDefault="001C1270" w:rsidP="0047545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C1270" w:rsidRDefault="001C1270" w:rsidP="0047545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47545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lastRenderedPageBreak/>
        <w:t>Проведение проверки</w:t>
      </w:r>
    </w:p>
    <w:bookmarkEnd w:id="41"/>
    <w:p w:rsidR="00E46C9E" w:rsidRPr="00793FE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47545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2" w:name="sub_21"/>
      <w:r w:rsidRPr="00765593">
        <w:rPr>
          <w:rFonts w:ascii="Times New Roman" w:hAnsi="Times New Roman"/>
          <w:sz w:val="28"/>
          <w:szCs w:val="28"/>
        </w:rPr>
        <w:t>Основанием для начала исполнения должностными лицами Росфинмониторинга (территориального органа</w:t>
      </w:r>
      <w:r w:rsidR="00475453"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765593">
        <w:rPr>
          <w:rFonts w:ascii="Times New Roman" w:hAnsi="Times New Roman"/>
          <w:sz w:val="28"/>
          <w:szCs w:val="28"/>
        </w:rPr>
        <w:t>) административной процедуры является приказ о проведении проверки.</w:t>
      </w:r>
    </w:p>
    <w:p w:rsidR="00E46C9E" w:rsidRPr="00765593" w:rsidRDefault="00E46C9E" w:rsidP="0047545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3" w:name="sub_22"/>
      <w:bookmarkEnd w:id="42"/>
      <w:r w:rsidRPr="00765593">
        <w:rPr>
          <w:rFonts w:ascii="Times New Roman" w:hAnsi="Times New Roman"/>
          <w:sz w:val="28"/>
          <w:szCs w:val="28"/>
        </w:rPr>
        <w:t xml:space="preserve">Приказ подписывается </w:t>
      </w:r>
      <w:r w:rsidR="00E33E17" w:rsidRPr="00765593">
        <w:rPr>
          <w:rFonts w:ascii="Times New Roman" w:hAnsi="Times New Roman"/>
          <w:sz w:val="28"/>
          <w:szCs w:val="28"/>
        </w:rPr>
        <w:t>директором Росфинмониторинга или его заместителем в соответствии с распределением обязанностей (при проведении проверки Росфинмониторингом), либо руководителем территориального органа Росфинмониторинга или его заместителем в соответствии с распределением обязанностей (при проведении проверки территориальным органом Росфинмониторинга)</w:t>
      </w:r>
      <w:r w:rsidRPr="00765593">
        <w:rPr>
          <w:rFonts w:ascii="Times New Roman" w:hAnsi="Times New Roman"/>
          <w:sz w:val="28"/>
          <w:szCs w:val="28"/>
        </w:rPr>
        <w:t>, заверяется печатью Росфинмониторинга (территориального органа</w:t>
      </w:r>
      <w:r w:rsidR="00475453"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765593">
        <w:rPr>
          <w:rFonts w:ascii="Times New Roman" w:hAnsi="Times New Roman"/>
          <w:sz w:val="28"/>
          <w:szCs w:val="28"/>
        </w:rPr>
        <w:t>) с изображением Государственного герба Российской Федерации.</w:t>
      </w:r>
    </w:p>
    <w:bookmarkEnd w:id="43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Приказ о проведении проверки должен содержать:</w:t>
      </w:r>
    </w:p>
    <w:p w:rsidR="0047545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наименование органа</w:t>
      </w:r>
      <w:r w:rsidR="006B16F7" w:rsidRPr="00793FE3">
        <w:rPr>
          <w:rFonts w:ascii="Times New Roman" w:hAnsi="Times New Roman" w:cs="Times New Roman"/>
          <w:sz w:val="28"/>
          <w:szCs w:val="28"/>
        </w:rPr>
        <w:t>, проводящего проверку</w:t>
      </w:r>
      <w:r w:rsidR="00475453"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>Росфинмониторинг (территориальный орган</w:t>
      </w:r>
      <w:r w:rsidR="006B16F7" w:rsidRPr="00793FE3">
        <w:rPr>
          <w:rFonts w:ascii="Times New Roman" w:hAnsi="Times New Roman" w:cs="Times New Roman"/>
          <w:sz w:val="28"/>
          <w:szCs w:val="28"/>
        </w:rPr>
        <w:t xml:space="preserve"> Росфинмониторинга</w:t>
      </w:r>
      <w:r w:rsidRPr="00793FE3">
        <w:rPr>
          <w:rFonts w:ascii="Times New Roman" w:hAnsi="Times New Roman" w:cs="Times New Roman"/>
          <w:sz w:val="28"/>
          <w:szCs w:val="28"/>
        </w:rPr>
        <w:t>);</w:t>
      </w:r>
    </w:p>
    <w:p w:rsidR="0047545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цель и правовые основания проведения проверки;</w:t>
      </w:r>
    </w:p>
    <w:p w:rsidR="00475453" w:rsidRPr="0076559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5593">
        <w:rPr>
          <w:rFonts w:ascii="Times New Roman" w:hAnsi="Times New Roman" w:cs="Times New Roman"/>
          <w:sz w:val="28"/>
          <w:szCs w:val="28"/>
        </w:rPr>
        <w:t>наименование организации (</w:t>
      </w:r>
      <w:r w:rsidR="00F63935" w:rsidRPr="00765593">
        <w:rPr>
          <w:rFonts w:ascii="Times New Roman" w:hAnsi="Times New Roman" w:cs="Times New Roman"/>
          <w:sz w:val="28"/>
          <w:szCs w:val="28"/>
        </w:rPr>
        <w:t xml:space="preserve">Ф.И.О. </w:t>
      </w:r>
      <w:r w:rsidR="00C63F3A" w:rsidRPr="00765593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765593">
        <w:rPr>
          <w:rFonts w:ascii="Times New Roman" w:hAnsi="Times New Roman" w:cs="Times New Roman"/>
          <w:sz w:val="28"/>
          <w:szCs w:val="28"/>
        </w:rPr>
        <w:t xml:space="preserve">), в </w:t>
      </w:r>
      <w:r w:rsidR="00475453" w:rsidRPr="00765593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Pr="00765593">
        <w:rPr>
          <w:rFonts w:ascii="Times New Roman" w:hAnsi="Times New Roman" w:cs="Times New Roman"/>
          <w:sz w:val="28"/>
          <w:szCs w:val="28"/>
        </w:rPr>
        <w:t>которой</w:t>
      </w:r>
      <w:r w:rsidR="00475453" w:rsidRPr="00765593">
        <w:rPr>
          <w:rFonts w:ascii="Times New Roman" w:hAnsi="Times New Roman" w:cs="Times New Roman"/>
          <w:sz w:val="28"/>
          <w:szCs w:val="28"/>
        </w:rPr>
        <w:t xml:space="preserve">(ого) </w:t>
      </w:r>
      <w:r w:rsidRPr="00765593">
        <w:rPr>
          <w:rFonts w:ascii="Times New Roman" w:hAnsi="Times New Roman" w:cs="Times New Roman"/>
          <w:sz w:val="28"/>
          <w:szCs w:val="28"/>
        </w:rPr>
        <w:t xml:space="preserve">проводится проверка, идентификационный номер налогоплательщика (ИНН), основной </w:t>
      </w:r>
      <w:r w:rsidRPr="00B80C40">
        <w:rPr>
          <w:rFonts w:ascii="Times New Roman" w:hAnsi="Times New Roman" w:cs="Times New Roman"/>
          <w:sz w:val="28"/>
          <w:szCs w:val="28"/>
        </w:rPr>
        <w:t>государственный регистрационный номер (ОГРН), место нахождения организации</w:t>
      </w:r>
      <w:r w:rsidR="00C63F3A" w:rsidRPr="00B80C40">
        <w:rPr>
          <w:rFonts w:ascii="Times New Roman" w:hAnsi="Times New Roman" w:cs="Times New Roman"/>
          <w:sz w:val="28"/>
          <w:szCs w:val="28"/>
        </w:rPr>
        <w:t xml:space="preserve"> (</w:t>
      </w:r>
      <w:r w:rsidR="00AC54CF" w:rsidRPr="001C1270">
        <w:rPr>
          <w:rFonts w:ascii="Times New Roman" w:hAnsi="Times New Roman" w:cs="Times New Roman"/>
          <w:sz w:val="28"/>
          <w:szCs w:val="28"/>
        </w:rPr>
        <w:t xml:space="preserve">место жительства </w:t>
      </w:r>
      <w:r w:rsidR="00C63F3A" w:rsidRPr="001C1270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  <w:r w:rsidRPr="00B80C40">
        <w:rPr>
          <w:rFonts w:ascii="Times New Roman" w:hAnsi="Times New Roman" w:cs="Times New Roman"/>
          <w:sz w:val="28"/>
          <w:szCs w:val="28"/>
        </w:rPr>
        <w:t xml:space="preserve"> и (или) место фактического осуществления деятельности организации (</w:t>
      </w:r>
      <w:r w:rsidR="00C63F3A" w:rsidRPr="00B80C40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B80C40">
        <w:rPr>
          <w:rFonts w:ascii="Times New Roman" w:hAnsi="Times New Roman" w:cs="Times New Roman"/>
          <w:sz w:val="28"/>
          <w:szCs w:val="28"/>
        </w:rPr>
        <w:t>);</w:t>
      </w:r>
    </w:p>
    <w:p w:rsidR="0047545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период деятельности организации (</w:t>
      </w:r>
      <w:r w:rsidR="00C63F3A" w:rsidRPr="00793FE3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793FE3">
        <w:rPr>
          <w:rFonts w:ascii="Times New Roman" w:hAnsi="Times New Roman" w:cs="Times New Roman"/>
          <w:sz w:val="28"/>
          <w:szCs w:val="28"/>
        </w:rPr>
        <w:t>), подлежащий проверке;</w:t>
      </w:r>
    </w:p>
    <w:p w:rsidR="0047545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фамилия, имя, отчество и должность лица (лиц), уполномоченного(ых) на проведение проверки;</w:t>
      </w:r>
    </w:p>
    <w:p w:rsidR="00E46C9E" w:rsidRPr="00793FE3" w:rsidRDefault="00E46C9E" w:rsidP="0047545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дату начала и дату окончания проверки.</w:t>
      </w:r>
    </w:p>
    <w:p w:rsidR="00E46C9E" w:rsidRDefault="00E46C9E" w:rsidP="00475453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4" w:name="sub_23"/>
      <w:r w:rsidRPr="00475453">
        <w:rPr>
          <w:rFonts w:ascii="Times New Roman" w:hAnsi="Times New Roman"/>
          <w:sz w:val="28"/>
          <w:szCs w:val="28"/>
        </w:rPr>
        <w:t>Предметом проверки является соблюдение организацией</w:t>
      </w:r>
      <w:r w:rsidR="00C63F3A" w:rsidRPr="00475453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475453">
        <w:rPr>
          <w:rFonts w:ascii="Times New Roman" w:hAnsi="Times New Roman"/>
          <w:sz w:val="28"/>
          <w:szCs w:val="28"/>
        </w:rPr>
        <w:t xml:space="preserve"> и ее</w:t>
      </w:r>
      <w:r w:rsidR="00522B63" w:rsidRPr="00475453">
        <w:rPr>
          <w:rFonts w:ascii="Times New Roman" w:hAnsi="Times New Roman"/>
          <w:sz w:val="28"/>
          <w:szCs w:val="28"/>
        </w:rPr>
        <w:t xml:space="preserve"> (его)</w:t>
      </w:r>
      <w:r w:rsidRPr="00475453">
        <w:rPr>
          <w:rFonts w:ascii="Times New Roman" w:hAnsi="Times New Roman"/>
          <w:sz w:val="28"/>
          <w:szCs w:val="28"/>
        </w:rPr>
        <w:t xml:space="preserve"> должностными лицами требований законодательства Российской Федерации о противодействии легализации (отмыванию) доходов, полученных преступным путем, </w:t>
      </w:r>
      <w:r w:rsidR="00475453">
        <w:rPr>
          <w:rFonts w:ascii="Times New Roman" w:hAnsi="Times New Roman"/>
          <w:sz w:val="28"/>
          <w:szCs w:val="28"/>
        </w:rPr>
        <w:t xml:space="preserve">                  </w:t>
      </w:r>
      <w:r w:rsidRPr="00475453">
        <w:rPr>
          <w:rFonts w:ascii="Times New Roman" w:hAnsi="Times New Roman"/>
          <w:sz w:val="28"/>
          <w:szCs w:val="28"/>
        </w:rPr>
        <w:t>и финансированию терроризма.</w:t>
      </w:r>
    </w:p>
    <w:p w:rsidR="00DB75E1" w:rsidRDefault="00E46C9E" w:rsidP="00DB75E1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5" w:name="sub_24"/>
      <w:bookmarkEnd w:id="44"/>
      <w:r w:rsidRPr="00475453">
        <w:rPr>
          <w:rFonts w:ascii="Times New Roman" w:hAnsi="Times New Roman"/>
          <w:sz w:val="28"/>
          <w:szCs w:val="28"/>
        </w:rPr>
        <w:t>Должностные лица, осуществляющие контроль, проводят проверки по следующим вопросам:</w:t>
      </w:r>
      <w:bookmarkEnd w:id="45"/>
    </w:p>
    <w:p w:rsidR="00666823" w:rsidRPr="00765593" w:rsidRDefault="00E46C9E" w:rsidP="00666823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наличие в организации</w:t>
      </w:r>
      <w:r w:rsidR="00E459F2" w:rsidRPr="00765593">
        <w:rPr>
          <w:rFonts w:ascii="Times New Roman" w:hAnsi="Times New Roman"/>
          <w:sz w:val="28"/>
          <w:szCs w:val="28"/>
        </w:rPr>
        <w:t xml:space="preserve"> (у индивидуального предпринимателя)</w:t>
      </w:r>
      <w:r w:rsidRPr="00765593">
        <w:rPr>
          <w:rFonts w:ascii="Times New Roman" w:hAnsi="Times New Roman"/>
          <w:sz w:val="28"/>
          <w:szCs w:val="28"/>
        </w:rPr>
        <w:t xml:space="preserve"> правил внутреннего контроля в целях противодействия легализации (отмыванию) </w:t>
      </w:r>
      <w:r w:rsidRPr="00765593">
        <w:rPr>
          <w:rFonts w:ascii="Times New Roman" w:hAnsi="Times New Roman"/>
          <w:sz w:val="28"/>
          <w:szCs w:val="28"/>
        </w:rPr>
        <w:lastRenderedPageBreak/>
        <w:t>доходов, полученных преступным путем, и финансированию терроризма, утвержденных руководителем</w:t>
      </w:r>
      <w:r w:rsidR="00666823" w:rsidRPr="00765593">
        <w:rPr>
          <w:rFonts w:ascii="Times New Roman" w:hAnsi="Times New Roman"/>
          <w:sz w:val="28"/>
          <w:szCs w:val="28"/>
        </w:rPr>
        <w:t xml:space="preserve"> организации (индивидуальным </w:t>
      </w:r>
      <w:r w:rsidR="00E459F2" w:rsidRPr="00765593">
        <w:rPr>
          <w:rFonts w:ascii="Times New Roman" w:hAnsi="Times New Roman"/>
          <w:sz w:val="28"/>
          <w:szCs w:val="28"/>
        </w:rPr>
        <w:t>предпринимателем)</w:t>
      </w:r>
      <w:r w:rsidRPr="00765593">
        <w:rPr>
          <w:rFonts w:ascii="Times New Roman" w:hAnsi="Times New Roman"/>
          <w:sz w:val="28"/>
          <w:szCs w:val="28"/>
        </w:rPr>
        <w:t xml:space="preserve">, соответствие правил внутреннего контроля требованиям законодательства о противодействии легализации (отмыванию) доходов, полученных преступным путем, и финансированию терроризма, а также </w:t>
      </w:r>
      <w:r w:rsidR="00666823" w:rsidRPr="00765593">
        <w:rPr>
          <w:rFonts w:ascii="Times New Roman" w:hAnsi="Times New Roman"/>
          <w:sz w:val="28"/>
          <w:szCs w:val="28"/>
        </w:rPr>
        <w:t xml:space="preserve">        </w:t>
      </w:r>
      <w:r w:rsidRPr="00765593">
        <w:rPr>
          <w:rFonts w:ascii="Times New Roman" w:hAnsi="Times New Roman"/>
          <w:sz w:val="28"/>
          <w:szCs w:val="28"/>
        </w:rPr>
        <w:t>их реализация;</w:t>
      </w:r>
    </w:p>
    <w:p w:rsidR="00666823" w:rsidRDefault="00E46C9E" w:rsidP="00666823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наличие в организации</w:t>
      </w:r>
      <w:r w:rsidR="00E60E36" w:rsidRPr="00793FE3">
        <w:rPr>
          <w:rFonts w:ascii="Times New Roman" w:hAnsi="Times New Roman"/>
          <w:sz w:val="28"/>
          <w:szCs w:val="28"/>
        </w:rPr>
        <w:t xml:space="preserve"> (у индивидуального предпринимателя)</w:t>
      </w:r>
      <w:r w:rsidRPr="00793FE3">
        <w:rPr>
          <w:rFonts w:ascii="Times New Roman" w:hAnsi="Times New Roman"/>
          <w:sz w:val="28"/>
          <w:szCs w:val="28"/>
        </w:rPr>
        <w:t xml:space="preserve"> специального должностного лица, ответственного за реализацию правил внутреннего контроля, документов о его назначении, а также соответствие специального должностного лица, ответственного за реализацию правил внутреннего контроля, квалификационным требованиям, установленным законодательством о противодействии легализации (отмыванию) доходов, полученных преступным путем, и финансированию терроризма;</w:t>
      </w:r>
    </w:p>
    <w:p w:rsidR="00666823" w:rsidRDefault="00E46C9E" w:rsidP="003613E9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соблюдение требований законодательства о противодействии легализации (отмыванию) доходов, полученных преступным путем, </w:t>
      </w:r>
      <w:r w:rsidR="00666823">
        <w:rPr>
          <w:rFonts w:ascii="Times New Roman" w:hAnsi="Times New Roman"/>
          <w:sz w:val="28"/>
          <w:szCs w:val="28"/>
        </w:rPr>
        <w:t xml:space="preserve">                 </w:t>
      </w:r>
      <w:r w:rsidRPr="00793FE3">
        <w:rPr>
          <w:rFonts w:ascii="Times New Roman" w:hAnsi="Times New Roman"/>
          <w:sz w:val="28"/>
          <w:szCs w:val="28"/>
        </w:rPr>
        <w:t>и финансированию терроризма к подготовке и обучению кадров в целях противодействия легализации (отмыванию) доходов, полученных преступным путем, и финансированию терроризма;</w:t>
      </w:r>
    </w:p>
    <w:p w:rsidR="00666823" w:rsidRPr="003613E9" w:rsidRDefault="00E46C9E" w:rsidP="003613E9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соблюдение требований законодательства о противодействии легализации (отмыванию) доходов, полученных преступным путем, и финансированию терроризма к идентификации кл</w:t>
      </w:r>
      <w:r w:rsidR="008F15DA" w:rsidRPr="00793FE3">
        <w:rPr>
          <w:rFonts w:ascii="Times New Roman" w:hAnsi="Times New Roman"/>
          <w:sz w:val="28"/>
          <w:szCs w:val="28"/>
        </w:rPr>
        <w:t xml:space="preserve">иентов, представителей клиентов, </w:t>
      </w:r>
      <w:r w:rsidRPr="00793FE3">
        <w:rPr>
          <w:rFonts w:ascii="Times New Roman" w:hAnsi="Times New Roman"/>
          <w:sz w:val="28"/>
          <w:szCs w:val="28"/>
        </w:rPr>
        <w:t>выгодоприобретателей</w:t>
      </w:r>
      <w:r w:rsidR="008F15DA" w:rsidRPr="00793FE3">
        <w:rPr>
          <w:rFonts w:ascii="Times New Roman" w:hAnsi="Times New Roman"/>
          <w:sz w:val="28"/>
          <w:szCs w:val="28"/>
        </w:rPr>
        <w:t>, бенефициарных владельцев</w:t>
      </w:r>
      <w:r w:rsidR="00356C8E">
        <w:rPr>
          <w:rFonts w:ascii="Times New Roman" w:hAnsi="Times New Roman"/>
          <w:sz w:val="28"/>
          <w:szCs w:val="28"/>
        </w:rPr>
        <w:t xml:space="preserve"> (в том числе, поряд</w:t>
      </w:r>
      <w:r w:rsidR="003613E9">
        <w:rPr>
          <w:rFonts w:ascii="Times New Roman" w:hAnsi="Times New Roman"/>
          <w:sz w:val="28"/>
          <w:szCs w:val="28"/>
        </w:rPr>
        <w:t>к</w:t>
      </w:r>
      <w:r w:rsidR="00356C8E">
        <w:rPr>
          <w:rFonts w:ascii="Times New Roman" w:hAnsi="Times New Roman"/>
          <w:sz w:val="28"/>
          <w:szCs w:val="28"/>
        </w:rPr>
        <w:t>а</w:t>
      </w:r>
      <w:r w:rsidR="003613E9">
        <w:rPr>
          <w:rFonts w:ascii="Times New Roman" w:hAnsi="Times New Roman"/>
          <w:sz w:val="28"/>
          <w:szCs w:val="28"/>
        </w:rPr>
        <w:t xml:space="preserve"> работы с Перечнем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3613E9" w:rsidRPr="003613E9">
        <w:rPr>
          <w:rFonts w:ascii="Times New Roman" w:hAnsi="Times New Roman"/>
          <w:sz w:val="28"/>
          <w:szCs w:val="28"/>
        </w:rPr>
        <w:t>)</w:t>
      </w:r>
      <w:r w:rsidRPr="003613E9">
        <w:rPr>
          <w:rFonts w:ascii="Times New Roman" w:hAnsi="Times New Roman"/>
          <w:sz w:val="28"/>
          <w:szCs w:val="28"/>
        </w:rPr>
        <w:t>;</w:t>
      </w:r>
    </w:p>
    <w:p w:rsidR="00666823" w:rsidRDefault="00E46C9E" w:rsidP="00666823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соблюдение порядка выявления операций, подлежащих обязательному контролю, и иных операций с денежными средствами или иным имуществом, в отношении которых на основании реализации правил внутреннего контроля возникают подозрения, что они осуществляются в целях легализации (отмывания) доходов, полученных преступным путем, или финансирования терроризма, в случаях, установленных </w:t>
      </w:r>
      <w:hyperlink r:id="rId18" w:history="1">
        <w:r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394718">
        <w:rPr>
          <w:rFonts w:ascii="Times New Roman" w:hAnsi="Times New Roman"/>
          <w:sz w:val="28"/>
          <w:szCs w:val="28"/>
        </w:rPr>
        <w:t xml:space="preserve"> </w:t>
      </w:r>
      <w:r w:rsidR="00666823">
        <w:rPr>
          <w:rFonts w:ascii="Times New Roman" w:hAnsi="Times New Roman"/>
          <w:sz w:val="28"/>
          <w:szCs w:val="28"/>
        </w:rPr>
        <w:t>№</w:t>
      </w:r>
      <w:r w:rsidRPr="00793FE3">
        <w:rPr>
          <w:rFonts w:ascii="Times New Roman" w:hAnsi="Times New Roman"/>
          <w:sz w:val="28"/>
          <w:szCs w:val="28"/>
        </w:rPr>
        <w:t>115-ФЗ;</w:t>
      </w:r>
    </w:p>
    <w:p w:rsidR="00666823" w:rsidRDefault="00E46C9E" w:rsidP="00666823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соблюдение порядка документального фиксирования и представления </w:t>
      </w:r>
      <w:r w:rsidR="00666823">
        <w:rPr>
          <w:rFonts w:ascii="Times New Roman" w:hAnsi="Times New Roman"/>
          <w:sz w:val="28"/>
          <w:szCs w:val="28"/>
        </w:rPr>
        <w:t xml:space="preserve">     </w:t>
      </w:r>
      <w:r w:rsidRPr="00793FE3">
        <w:rPr>
          <w:rFonts w:ascii="Times New Roman" w:hAnsi="Times New Roman"/>
          <w:sz w:val="28"/>
          <w:szCs w:val="28"/>
        </w:rPr>
        <w:t xml:space="preserve">в Росфинмониторинг сведений об операциях с денежными средствами или иным имуществом в случаях, установленных </w:t>
      </w:r>
      <w:hyperlink r:id="rId19" w:history="1">
        <w:r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666823">
        <w:rPr>
          <w:rFonts w:ascii="Times New Roman" w:hAnsi="Times New Roman"/>
          <w:sz w:val="28"/>
          <w:szCs w:val="28"/>
        </w:rPr>
        <w:t xml:space="preserve">          №</w:t>
      </w:r>
      <w:r w:rsidRPr="00793FE3">
        <w:rPr>
          <w:rFonts w:ascii="Times New Roman" w:hAnsi="Times New Roman"/>
          <w:sz w:val="28"/>
          <w:szCs w:val="28"/>
        </w:rPr>
        <w:t> 115-ФЗ;</w:t>
      </w:r>
    </w:p>
    <w:p w:rsidR="00810636" w:rsidRPr="00765593" w:rsidRDefault="00A453C6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соблюдение</w:t>
      </w:r>
      <w:r w:rsidR="005C37CC" w:rsidRPr="00765593">
        <w:rPr>
          <w:rFonts w:ascii="Times New Roman" w:hAnsi="Times New Roman"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t>требований по</w:t>
      </w:r>
      <w:r w:rsidR="00810636" w:rsidRPr="00765593">
        <w:rPr>
          <w:rFonts w:ascii="Times New Roman" w:hAnsi="Times New Roman"/>
          <w:sz w:val="28"/>
          <w:szCs w:val="28"/>
        </w:rPr>
        <w:t xml:space="preserve"> применению мер по </w:t>
      </w:r>
      <w:r w:rsidRPr="00765593">
        <w:rPr>
          <w:rFonts w:ascii="Times New Roman" w:hAnsi="Times New Roman"/>
          <w:sz w:val="28"/>
          <w:szCs w:val="28"/>
        </w:rPr>
        <w:t xml:space="preserve">замораживанию (блокированию) денежных средств и иного имущества в случаях, установленных </w:t>
      </w:r>
      <w:hyperlink r:id="rId20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810636" w:rsidRPr="00765593">
        <w:rPr>
          <w:rFonts w:ascii="Times New Roman" w:hAnsi="Times New Roman"/>
          <w:sz w:val="28"/>
          <w:szCs w:val="28"/>
        </w:rPr>
        <w:t xml:space="preserve"> №</w:t>
      </w:r>
      <w:r w:rsidRPr="00765593">
        <w:rPr>
          <w:rFonts w:ascii="Times New Roman" w:hAnsi="Times New Roman"/>
          <w:sz w:val="28"/>
          <w:szCs w:val="28"/>
        </w:rPr>
        <w:t> 115-ФЗ;</w:t>
      </w:r>
      <w:r w:rsidR="00A24907" w:rsidRPr="00765593">
        <w:rPr>
          <w:rFonts w:ascii="Times New Roman" w:hAnsi="Times New Roman"/>
          <w:sz w:val="28"/>
          <w:szCs w:val="28"/>
        </w:rPr>
        <w:t xml:space="preserve"> </w:t>
      </w:r>
    </w:p>
    <w:p w:rsidR="00810636" w:rsidRDefault="00A24907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lastRenderedPageBreak/>
        <w:t xml:space="preserve">соблюдение требований по приостановлению операций с денежными средствами или иным имуществом в случаях, установленных </w:t>
      </w:r>
      <w:hyperlink r:id="rId21" w:history="1">
        <w:r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810636">
        <w:rPr>
          <w:rFonts w:ascii="Times New Roman" w:hAnsi="Times New Roman"/>
          <w:sz w:val="28"/>
          <w:szCs w:val="28"/>
        </w:rPr>
        <w:t xml:space="preserve"> №</w:t>
      </w:r>
      <w:r w:rsidRPr="00793FE3">
        <w:rPr>
          <w:rFonts w:ascii="Times New Roman" w:hAnsi="Times New Roman"/>
          <w:sz w:val="28"/>
          <w:szCs w:val="28"/>
        </w:rPr>
        <w:t> 115-ФЗ;</w:t>
      </w:r>
    </w:p>
    <w:p w:rsidR="00810636" w:rsidRDefault="00E46C9E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соблюдение порядка хранения документов и информации об операциях с денежными средствами или иным имуществом в случаях, установленных </w:t>
      </w:r>
      <w:hyperlink r:id="rId22" w:history="1">
        <w:r w:rsidRPr="00793FE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810636">
        <w:rPr>
          <w:rFonts w:ascii="Times New Roman" w:hAnsi="Times New Roman"/>
          <w:sz w:val="28"/>
          <w:szCs w:val="28"/>
        </w:rPr>
        <w:t xml:space="preserve"> №</w:t>
      </w:r>
      <w:r w:rsidRPr="00793FE3">
        <w:rPr>
          <w:rFonts w:ascii="Times New Roman" w:hAnsi="Times New Roman"/>
          <w:sz w:val="28"/>
          <w:szCs w:val="28"/>
        </w:rPr>
        <w:t> 115-ФЗ;</w:t>
      </w:r>
    </w:p>
    <w:p w:rsidR="00E46C9E" w:rsidRPr="00810636" w:rsidRDefault="00E46C9E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соблюдение конфиденциального характера информации, полученной </w:t>
      </w:r>
      <w:r w:rsidR="00810636">
        <w:rPr>
          <w:rFonts w:ascii="Times New Roman" w:hAnsi="Times New Roman"/>
          <w:sz w:val="28"/>
          <w:szCs w:val="28"/>
        </w:rPr>
        <w:t xml:space="preserve">       </w:t>
      </w:r>
      <w:r w:rsidRPr="00793FE3">
        <w:rPr>
          <w:rFonts w:ascii="Times New Roman" w:hAnsi="Times New Roman"/>
          <w:sz w:val="28"/>
          <w:szCs w:val="28"/>
        </w:rPr>
        <w:t>в результате реализации правил внутреннего контроля.</w:t>
      </w:r>
    </w:p>
    <w:p w:rsidR="00810636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6" w:name="sub_25"/>
      <w:r w:rsidRPr="00810636">
        <w:rPr>
          <w:rFonts w:ascii="Times New Roman" w:hAnsi="Times New Roman"/>
          <w:sz w:val="28"/>
          <w:szCs w:val="28"/>
        </w:rPr>
        <w:t>Выездная проверка осуществляется комиссией, возглавляемой руководителем проверки, который указывается в приказе о проведении проверки.</w:t>
      </w:r>
      <w:bookmarkEnd w:id="46"/>
    </w:p>
    <w:p w:rsidR="00E46C9E" w:rsidRDefault="00E46C9E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10636">
        <w:rPr>
          <w:rFonts w:ascii="Times New Roman" w:hAnsi="Times New Roman"/>
          <w:sz w:val="28"/>
          <w:szCs w:val="28"/>
        </w:rPr>
        <w:t>Камеральная проверка может осуществляться одним должностным лицом, уполномоченным на проведение проверки.</w:t>
      </w:r>
    </w:p>
    <w:p w:rsidR="00E46C9E" w:rsidRPr="00765593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7" w:name="sub_26"/>
      <w:r w:rsidRPr="00765593">
        <w:rPr>
          <w:rFonts w:ascii="Times New Roman" w:hAnsi="Times New Roman"/>
          <w:sz w:val="28"/>
          <w:szCs w:val="28"/>
        </w:rPr>
        <w:t>Проверке подлежит любой период деятельности организации, начиная с 1 февраля 2002 г</w:t>
      </w:r>
      <w:r w:rsidR="00810636" w:rsidRPr="00765593">
        <w:rPr>
          <w:rFonts w:ascii="Times New Roman" w:hAnsi="Times New Roman"/>
          <w:sz w:val="28"/>
          <w:szCs w:val="28"/>
        </w:rPr>
        <w:t xml:space="preserve">ода – </w:t>
      </w:r>
      <w:r w:rsidRPr="00765593">
        <w:rPr>
          <w:rFonts w:ascii="Times New Roman" w:hAnsi="Times New Roman"/>
          <w:sz w:val="28"/>
          <w:szCs w:val="28"/>
        </w:rPr>
        <w:t>даты вступле</w:t>
      </w:r>
      <w:r w:rsidR="00810636" w:rsidRPr="00765593">
        <w:rPr>
          <w:rFonts w:ascii="Times New Roman" w:hAnsi="Times New Roman"/>
          <w:sz w:val="28"/>
          <w:szCs w:val="28"/>
        </w:rPr>
        <w:t>ния в силу Федерального закона №</w:t>
      </w:r>
      <w:r w:rsidRPr="00765593">
        <w:rPr>
          <w:rFonts w:ascii="Times New Roman" w:hAnsi="Times New Roman"/>
          <w:sz w:val="28"/>
          <w:szCs w:val="28"/>
        </w:rPr>
        <w:t> 115-ФЗ, а для организаций</w:t>
      </w:r>
      <w:r w:rsidR="007E1E49" w:rsidRPr="00765593">
        <w:rPr>
          <w:rFonts w:ascii="Times New Roman" w:hAnsi="Times New Roman"/>
          <w:sz w:val="28"/>
          <w:szCs w:val="28"/>
        </w:rPr>
        <w:t xml:space="preserve"> (индивидуальных предпринимателей)</w:t>
      </w:r>
      <w:r w:rsidRPr="00765593">
        <w:rPr>
          <w:rFonts w:ascii="Times New Roman" w:hAnsi="Times New Roman"/>
          <w:sz w:val="28"/>
          <w:szCs w:val="28"/>
        </w:rPr>
        <w:t xml:space="preserve">, включенных в </w:t>
      </w:r>
      <w:hyperlink r:id="rId23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статью 5</w:t>
        </w:r>
      </w:hyperlink>
      <w:r w:rsidR="00810636" w:rsidRPr="00765593">
        <w:rPr>
          <w:rFonts w:ascii="Times New Roman" w:hAnsi="Times New Roman"/>
          <w:sz w:val="28"/>
          <w:szCs w:val="28"/>
        </w:rPr>
        <w:t xml:space="preserve"> Федерального закона №</w:t>
      </w:r>
      <w:r w:rsidRPr="00765593">
        <w:rPr>
          <w:rFonts w:ascii="Times New Roman" w:hAnsi="Times New Roman"/>
          <w:sz w:val="28"/>
          <w:szCs w:val="28"/>
        </w:rPr>
        <w:t> 115-ФЗ по</w:t>
      </w:r>
      <w:r w:rsidR="00810636" w:rsidRPr="00765593">
        <w:rPr>
          <w:rFonts w:ascii="Times New Roman" w:hAnsi="Times New Roman"/>
          <w:sz w:val="28"/>
          <w:szCs w:val="28"/>
        </w:rPr>
        <w:t xml:space="preserve">сле </w:t>
      </w:r>
      <w:r w:rsidRPr="00765593">
        <w:rPr>
          <w:rFonts w:ascii="Times New Roman" w:hAnsi="Times New Roman"/>
          <w:sz w:val="28"/>
          <w:szCs w:val="28"/>
        </w:rPr>
        <w:t>указанной даты</w:t>
      </w:r>
      <w:r w:rsidR="00810636" w:rsidRPr="00765593">
        <w:rPr>
          <w:rFonts w:ascii="Times New Roman" w:hAnsi="Times New Roman"/>
          <w:sz w:val="28"/>
          <w:szCs w:val="28"/>
        </w:rPr>
        <w:t xml:space="preserve">, – </w:t>
      </w:r>
      <w:r w:rsidRPr="00765593">
        <w:rPr>
          <w:rFonts w:ascii="Times New Roman" w:hAnsi="Times New Roman"/>
          <w:sz w:val="28"/>
          <w:szCs w:val="28"/>
        </w:rPr>
        <w:t xml:space="preserve">с момента вступления в силу соответствующих изменений и дополнений </w:t>
      </w:r>
      <w:r w:rsidR="00810636" w:rsidRPr="00765593">
        <w:rPr>
          <w:rFonts w:ascii="Times New Roman" w:hAnsi="Times New Roman"/>
          <w:sz w:val="28"/>
          <w:szCs w:val="28"/>
        </w:rPr>
        <w:t xml:space="preserve">            в Федеральный закон №</w:t>
      </w:r>
      <w:r w:rsidRPr="00765593">
        <w:rPr>
          <w:rFonts w:ascii="Times New Roman" w:hAnsi="Times New Roman"/>
          <w:sz w:val="28"/>
          <w:szCs w:val="28"/>
        </w:rPr>
        <w:t> 115-ФЗ, с учетом сроков хранения организацией</w:t>
      </w:r>
      <w:r w:rsidR="00807232" w:rsidRPr="00765593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765593">
        <w:rPr>
          <w:rFonts w:ascii="Times New Roman" w:hAnsi="Times New Roman"/>
          <w:sz w:val="28"/>
          <w:szCs w:val="28"/>
        </w:rPr>
        <w:t xml:space="preserve"> документов и сведений, уст</w:t>
      </w:r>
      <w:r w:rsidR="00810636" w:rsidRPr="00765593">
        <w:rPr>
          <w:rFonts w:ascii="Times New Roman" w:hAnsi="Times New Roman"/>
          <w:sz w:val="28"/>
          <w:szCs w:val="28"/>
        </w:rPr>
        <w:t>ановленных Федеральным законом №</w:t>
      </w:r>
      <w:r w:rsidRPr="00765593">
        <w:rPr>
          <w:rFonts w:ascii="Times New Roman" w:hAnsi="Times New Roman"/>
          <w:sz w:val="28"/>
          <w:szCs w:val="28"/>
        </w:rPr>
        <w:t> 115-ФЗ.</w:t>
      </w:r>
    </w:p>
    <w:p w:rsidR="00E46C9E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8" w:name="sub_27"/>
      <w:bookmarkEnd w:id="47"/>
      <w:r w:rsidRPr="00810636">
        <w:rPr>
          <w:rFonts w:ascii="Times New Roman" w:hAnsi="Times New Roman"/>
          <w:sz w:val="28"/>
          <w:szCs w:val="28"/>
        </w:rPr>
        <w:t>Выездные проверки в отношении одной организации</w:t>
      </w:r>
      <w:r w:rsidR="00AB0CC3" w:rsidRPr="00810636">
        <w:rPr>
          <w:rFonts w:ascii="Times New Roman" w:hAnsi="Times New Roman"/>
          <w:sz w:val="28"/>
          <w:szCs w:val="28"/>
        </w:rPr>
        <w:t xml:space="preserve"> (индивидуального  предпринимателя)</w:t>
      </w:r>
      <w:r w:rsidRPr="00810636">
        <w:rPr>
          <w:rFonts w:ascii="Times New Roman" w:hAnsi="Times New Roman"/>
          <w:sz w:val="28"/>
          <w:szCs w:val="28"/>
        </w:rPr>
        <w:t xml:space="preserve"> проводятся не чаще одного раза в год.</w:t>
      </w:r>
    </w:p>
    <w:p w:rsidR="00E46C9E" w:rsidRPr="00765593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49" w:name="sub_28"/>
      <w:bookmarkEnd w:id="48"/>
      <w:r w:rsidRPr="00765593">
        <w:rPr>
          <w:rFonts w:ascii="Times New Roman" w:hAnsi="Times New Roman"/>
          <w:sz w:val="28"/>
          <w:szCs w:val="28"/>
        </w:rPr>
        <w:t xml:space="preserve">Повторная выездная проверка за один и тот же период деятельности организации </w:t>
      </w:r>
      <w:r w:rsidR="00AB0CC3" w:rsidRPr="00765593">
        <w:rPr>
          <w:rFonts w:ascii="Times New Roman" w:hAnsi="Times New Roman"/>
          <w:sz w:val="28"/>
          <w:szCs w:val="28"/>
        </w:rPr>
        <w:t xml:space="preserve">(индивидуального предпринимателя) </w:t>
      </w:r>
      <w:r w:rsidR="009F1982" w:rsidRPr="00765593">
        <w:rPr>
          <w:rFonts w:ascii="Times New Roman" w:hAnsi="Times New Roman"/>
          <w:sz w:val="28"/>
          <w:szCs w:val="28"/>
        </w:rPr>
        <w:t xml:space="preserve">может </w:t>
      </w:r>
      <w:r w:rsidRPr="00765593">
        <w:rPr>
          <w:rFonts w:ascii="Times New Roman" w:hAnsi="Times New Roman"/>
          <w:sz w:val="28"/>
          <w:szCs w:val="28"/>
        </w:rPr>
        <w:t xml:space="preserve">проводиться только по приказу </w:t>
      </w:r>
      <w:r w:rsidR="009F1982" w:rsidRPr="00765593">
        <w:rPr>
          <w:rFonts w:ascii="Times New Roman" w:hAnsi="Times New Roman"/>
          <w:sz w:val="28"/>
          <w:szCs w:val="28"/>
        </w:rPr>
        <w:t>директора</w:t>
      </w:r>
      <w:r w:rsidRPr="00765593">
        <w:rPr>
          <w:rFonts w:ascii="Times New Roman" w:hAnsi="Times New Roman"/>
          <w:sz w:val="28"/>
          <w:szCs w:val="28"/>
        </w:rPr>
        <w:t xml:space="preserve"> Росфинмониторинга (заместителя </w:t>
      </w:r>
      <w:r w:rsidR="009F1982" w:rsidRPr="00765593">
        <w:rPr>
          <w:rFonts w:ascii="Times New Roman" w:hAnsi="Times New Roman"/>
          <w:sz w:val="28"/>
          <w:szCs w:val="28"/>
        </w:rPr>
        <w:t>директора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="00810636" w:rsidRPr="00765593">
        <w:rPr>
          <w:rFonts w:ascii="Times New Roman" w:hAnsi="Times New Roman"/>
          <w:sz w:val="28"/>
          <w:szCs w:val="28"/>
        </w:rPr>
        <w:t xml:space="preserve">                   </w:t>
      </w:r>
      <w:r w:rsidRPr="00765593">
        <w:rPr>
          <w:rFonts w:ascii="Times New Roman" w:hAnsi="Times New Roman"/>
          <w:sz w:val="28"/>
          <w:szCs w:val="28"/>
        </w:rPr>
        <w:t>в соответствии с распределением обязанностей) на основании письменного мотивированного представления руководителя территориального органа</w:t>
      </w:r>
      <w:r w:rsidR="00810636" w:rsidRPr="00765593">
        <w:rPr>
          <w:rFonts w:ascii="Times New Roman" w:hAnsi="Times New Roman"/>
          <w:sz w:val="28"/>
          <w:szCs w:val="28"/>
        </w:rPr>
        <w:t xml:space="preserve"> Росфинмониторинга </w:t>
      </w:r>
      <w:r w:rsidRPr="00765593">
        <w:rPr>
          <w:rFonts w:ascii="Times New Roman" w:hAnsi="Times New Roman"/>
          <w:sz w:val="28"/>
          <w:szCs w:val="28"/>
        </w:rPr>
        <w:t>(заместителя руководителя</w:t>
      </w:r>
      <w:r w:rsidR="00810636" w:rsidRPr="00765593">
        <w:rPr>
          <w:rFonts w:ascii="Times New Roman" w:hAnsi="Times New Roman"/>
          <w:sz w:val="28"/>
          <w:szCs w:val="28"/>
        </w:rPr>
        <w:t xml:space="preserve"> территориального органа Росфинмониторинга</w:t>
      </w:r>
      <w:r w:rsidRPr="00765593">
        <w:rPr>
          <w:rFonts w:ascii="Times New Roman" w:hAnsi="Times New Roman"/>
          <w:sz w:val="28"/>
          <w:szCs w:val="28"/>
        </w:rPr>
        <w:t xml:space="preserve"> в соответствии с распределением обязанностей).</w:t>
      </w:r>
    </w:p>
    <w:p w:rsidR="004243A5" w:rsidRPr="00765593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bookmarkStart w:id="50" w:name="sub_29"/>
      <w:bookmarkEnd w:id="49"/>
      <w:r w:rsidRPr="00765593">
        <w:rPr>
          <w:rFonts w:ascii="Times New Roman" w:hAnsi="Times New Roman"/>
          <w:sz w:val="28"/>
          <w:szCs w:val="28"/>
        </w:rPr>
        <w:t>В рамках исполнения государственной функции Росфинмониторинг и его территориальные органы при необходимости запрашивают информацию и документы, необходимые для ее осуществления, в органах государственной власти</w:t>
      </w:r>
      <w:r w:rsidR="004243A5" w:rsidRPr="00765593">
        <w:rPr>
          <w:rFonts w:ascii="Times New Roman" w:hAnsi="Times New Roman"/>
          <w:sz w:val="28"/>
          <w:szCs w:val="28"/>
        </w:rPr>
        <w:t xml:space="preserve"> Российской Федерации, органах государственной власти субъектов Российской Федерации, органах местного самоуправления</w:t>
      </w:r>
      <w:r w:rsidR="00D600F9">
        <w:rPr>
          <w:rFonts w:ascii="Times New Roman" w:hAnsi="Times New Roman"/>
          <w:sz w:val="28"/>
          <w:szCs w:val="28"/>
        </w:rPr>
        <w:t>, государственных внебюджетных фондах</w:t>
      </w:r>
      <w:r w:rsidR="004243A5" w:rsidRPr="00765593">
        <w:rPr>
          <w:rFonts w:ascii="Times New Roman" w:hAnsi="Times New Roman"/>
          <w:sz w:val="28"/>
          <w:szCs w:val="28"/>
        </w:rPr>
        <w:t xml:space="preserve"> и иных организациях в соответствии с</w:t>
      </w:r>
      <w:r w:rsidR="002C19D9" w:rsidRPr="00765593">
        <w:rPr>
          <w:rFonts w:ascii="Times New Roman" w:hAnsi="Times New Roman"/>
          <w:sz w:val="28"/>
          <w:szCs w:val="28"/>
        </w:rPr>
        <w:t xml:space="preserve"> частью первой с</w:t>
      </w:r>
      <w:r w:rsidR="004243A5" w:rsidRPr="00765593">
        <w:rPr>
          <w:rFonts w:ascii="Times New Roman" w:hAnsi="Times New Roman"/>
          <w:sz w:val="28"/>
          <w:szCs w:val="28"/>
        </w:rPr>
        <w:t>тать</w:t>
      </w:r>
      <w:r w:rsidR="002C19D9" w:rsidRPr="00765593">
        <w:rPr>
          <w:rFonts w:ascii="Times New Roman" w:hAnsi="Times New Roman"/>
          <w:sz w:val="28"/>
          <w:szCs w:val="28"/>
        </w:rPr>
        <w:t xml:space="preserve">и </w:t>
      </w:r>
      <w:r w:rsidR="004243A5" w:rsidRPr="00765593">
        <w:rPr>
          <w:rFonts w:ascii="Times New Roman" w:hAnsi="Times New Roman"/>
          <w:sz w:val="28"/>
          <w:szCs w:val="28"/>
        </w:rPr>
        <w:t>9 Федерального закона № 1</w:t>
      </w:r>
      <w:r w:rsidR="002C19D9" w:rsidRPr="00765593">
        <w:rPr>
          <w:rFonts w:ascii="Times New Roman" w:hAnsi="Times New Roman"/>
          <w:sz w:val="28"/>
          <w:szCs w:val="28"/>
        </w:rPr>
        <w:t>1</w:t>
      </w:r>
      <w:r w:rsidR="004243A5" w:rsidRPr="00765593">
        <w:rPr>
          <w:rFonts w:ascii="Times New Roman" w:hAnsi="Times New Roman"/>
          <w:sz w:val="28"/>
          <w:szCs w:val="28"/>
        </w:rPr>
        <w:t>5-ФЗ.</w:t>
      </w:r>
    </w:p>
    <w:p w:rsidR="00810636" w:rsidRPr="00765593" w:rsidRDefault="00E46C9E" w:rsidP="00810636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1" w:name="sub_30"/>
      <w:bookmarkEnd w:id="50"/>
      <w:r w:rsidRPr="00765593">
        <w:rPr>
          <w:rFonts w:ascii="Times New Roman" w:hAnsi="Times New Roman"/>
          <w:sz w:val="28"/>
          <w:szCs w:val="28"/>
        </w:rPr>
        <w:lastRenderedPageBreak/>
        <w:t>В случае осуществления организацией</w:t>
      </w:r>
      <w:r w:rsidR="00AF0F4A" w:rsidRPr="00765593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765593">
        <w:rPr>
          <w:rFonts w:ascii="Times New Roman" w:hAnsi="Times New Roman"/>
          <w:sz w:val="28"/>
          <w:szCs w:val="28"/>
        </w:rPr>
        <w:t xml:space="preserve"> действий (бездействия), препятствующих</w:t>
      </w:r>
      <w:r w:rsidR="00810636" w:rsidRPr="00765593">
        <w:rPr>
          <w:rFonts w:ascii="Times New Roman" w:hAnsi="Times New Roman"/>
          <w:sz w:val="28"/>
          <w:szCs w:val="28"/>
        </w:rPr>
        <w:t>(ого)</w:t>
      </w:r>
      <w:r w:rsidRPr="00765593">
        <w:rPr>
          <w:rFonts w:ascii="Times New Roman" w:hAnsi="Times New Roman"/>
          <w:sz w:val="28"/>
          <w:szCs w:val="28"/>
        </w:rPr>
        <w:t xml:space="preserve"> проведению проверки составляется акт о воспрепятствовании проведению проверки.</w:t>
      </w:r>
      <w:bookmarkEnd w:id="51"/>
    </w:p>
    <w:p w:rsidR="00810636" w:rsidRDefault="00E46C9E" w:rsidP="00810636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10636">
        <w:rPr>
          <w:rFonts w:ascii="Times New Roman" w:hAnsi="Times New Roman"/>
          <w:sz w:val="28"/>
          <w:szCs w:val="28"/>
        </w:rPr>
        <w:t>Акт должен составляться на русском языке, иметь сквозную нумерацию страниц.</w:t>
      </w:r>
    </w:p>
    <w:p w:rsidR="00E46C9E" w:rsidRDefault="00E46C9E" w:rsidP="00121D93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>Акт о воспрепятствовании проведению проверки подписывается должностным(и) лицом(ами) Росфинмониторинга или его территориального органа, уполномоченным(и) на проведение проверки.</w:t>
      </w:r>
    </w:p>
    <w:p w:rsidR="002C19D9" w:rsidRPr="00793FE3" w:rsidRDefault="002C19D9" w:rsidP="00121D93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46C9E" w:rsidRPr="00793FE3" w:rsidRDefault="00E46C9E" w:rsidP="00121D9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52" w:name="sub_1302"/>
      <w:r w:rsidRPr="00793FE3">
        <w:rPr>
          <w:rFonts w:ascii="Times New Roman" w:hAnsi="Times New Roman" w:cs="Times New Roman"/>
          <w:sz w:val="28"/>
          <w:szCs w:val="28"/>
        </w:rPr>
        <w:t>Осуществление выездной проверки</w:t>
      </w:r>
    </w:p>
    <w:bookmarkEnd w:id="52"/>
    <w:p w:rsidR="00E46C9E" w:rsidRPr="00793FE3" w:rsidRDefault="00E46C9E" w:rsidP="00121D9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38EB" w:rsidRPr="007655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3" w:name="sub_31"/>
      <w:r w:rsidRPr="00765593">
        <w:rPr>
          <w:rFonts w:ascii="Times New Roman" w:hAnsi="Times New Roman"/>
          <w:sz w:val="28"/>
          <w:szCs w:val="28"/>
        </w:rPr>
        <w:t xml:space="preserve">Выездные проверки осуществляются путем анализа документов </w:t>
      </w:r>
      <w:r w:rsidR="004438EB" w:rsidRPr="00765593">
        <w:rPr>
          <w:rFonts w:ascii="Times New Roman" w:hAnsi="Times New Roman"/>
          <w:sz w:val="28"/>
          <w:szCs w:val="28"/>
        </w:rPr>
        <w:t xml:space="preserve">       </w:t>
      </w:r>
      <w:r w:rsidRPr="00765593">
        <w:rPr>
          <w:rFonts w:ascii="Times New Roman" w:hAnsi="Times New Roman"/>
          <w:sz w:val="28"/>
          <w:szCs w:val="28"/>
        </w:rPr>
        <w:t xml:space="preserve">и иной информации, полученных от организации </w:t>
      </w:r>
      <w:r w:rsidR="00F213FB" w:rsidRPr="00765593">
        <w:rPr>
          <w:rFonts w:ascii="Times New Roman" w:hAnsi="Times New Roman"/>
          <w:sz w:val="28"/>
          <w:szCs w:val="28"/>
        </w:rPr>
        <w:t>(индивидуальн</w:t>
      </w:r>
      <w:r w:rsidR="004438EB" w:rsidRPr="00765593">
        <w:rPr>
          <w:rFonts w:ascii="Times New Roman" w:hAnsi="Times New Roman"/>
          <w:sz w:val="28"/>
          <w:szCs w:val="28"/>
        </w:rPr>
        <w:t xml:space="preserve">ого </w:t>
      </w:r>
      <w:r w:rsidR="00F213FB" w:rsidRPr="00765593">
        <w:rPr>
          <w:rFonts w:ascii="Times New Roman" w:hAnsi="Times New Roman"/>
          <w:sz w:val="28"/>
          <w:szCs w:val="28"/>
        </w:rPr>
        <w:t>предпринимател</w:t>
      </w:r>
      <w:r w:rsidR="004438EB" w:rsidRPr="00765593">
        <w:rPr>
          <w:rFonts w:ascii="Times New Roman" w:hAnsi="Times New Roman"/>
          <w:sz w:val="28"/>
          <w:szCs w:val="28"/>
        </w:rPr>
        <w:t>я</w:t>
      </w:r>
      <w:r w:rsidR="00F213FB" w:rsidRPr="00765593">
        <w:rPr>
          <w:rFonts w:ascii="Times New Roman" w:hAnsi="Times New Roman"/>
          <w:sz w:val="28"/>
          <w:szCs w:val="28"/>
        </w:rPr>
        <w:t xml:space="preserve">) </w:t>
      </w:r>
      <w:r w:rsidRPr="00765593">
        <w:rPr>
          <w:rFonts w:ascii="Times New Roman" w:hAnsi="Times New Roman"/>
          <w:sz w:val="28"/>
          <w:szCs w:val="28"/>
        </w:rPr>
        <w:t xml:space="preserve">на основании требования о предоставлении документов </w:t>
      </w:r>
      <w:r w:rsidR="004438EB" w:rsidRPr="00765593">
        <w:rPr>
          <w:rFonts w:ascii="Times New Roman" w:hAnsi="Times New Roman"/>
          <w:sz w:val="28"/>
          <w:szCs w:val="28"/>
        </w:rPr>
        <w:t xml:space="preserve">     </w:t>
      </w:r>
      <w:r w:rsidRPr="00765593">
        <w:rPr>
          <w:rFonts w:ascii="Times New Roman" w:hAnsi="Times New Roman"/>
          <w:sz w:val="28"/>
          <w:szCs w:val="28"/>
        </w:rPr>
        <w:t>и информации.</w:t>
      </w:r>
      <w:bookmarkEnd w:id="53"/>
    </w:p>
    <w:p w:rsidR="00E46C9E" w:rsidRPr="00765593" w:rsidRDefault="00E46C9E" w:rsidP="002C19D9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1C1270">
        <w:rPr>
          <w:rFonts w:ascii="Times New Roman" w:hAnsi="Times New Roman"/>
          <w:sz w:val="28"/>
          <w:szCs w:val="28"/>
        </w:rPr>
        <w:t xml:space="preserve">Кроме </w:t>
      </w:r>
      <w:r w:rsidR="00AC54CF" w:rsidRPr="001C1270">
        <w:rPr>
          <w:rFonts w:ascii="Times New Roman" w:hAnsi="Times New Roman"/>
          <w:sz w:val="28"/>
          <w:szCs w:val="28"/>
        </w:rPr>
        <w:t xml:space="preserve">документов и информации, полученной в порядке, установленном </w:t>
      </w:r>
      <w:r w:rsidR="00AC54CF" w:rsidRPr="00827DFE">
        <w:rPr>
          <w:rFonts w:ascii="Times New Roman" w:hAnsi="Times New Roman"/>
          <w:sz w:val="28"/>
          <w:szCs w:val="28"/>
        </w:rPr>
        <w:t xml:space="preserve">пунктом </w:t>
      </w:r>
      <w:r w:rsidR="00B80C40" w:rsidRPr="00827DFE">
        <w:rPr>
          <w:rFonts w:ascii="Times New Roman" w:hAnsi="Times New Roman"/>
          <w:sz w:val="28"/>
          <w:szCs w:val="28"/>
        </w:rPr>
        <w:t>3</w:t>
      </w:r>
      <w:r w:rsidR="00563987" w:rsidRPr="00827DFE">
        <w:rPr>
          <w:rFonts w:ascii="Times New Roman" w:hAnsi="Times New Roman"/>
          <w:sz w:val="28"/>
          <w:szCs w:val="28"/>
        </w:rPr>
        <w:t>5</w:t>
      </w:r>
      <w:r w:rsidR="00AC54CF" w:rsidRPr="001C1270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Pr="001C1270">
        <w:rPr>
          <w:rFonts w:ascii="Times New Roman" w:hAnsi="Times New Roman"/>
          <w:sz w:val="28"/>
          <w:szCs w:val="28"/>
        </w:rPr>
        <w:t>,</w:t>
      </w:r>
      <w:r w:rsidRPr="00765593">
        <w:rPr>
          <w:rFonts w:ascii="Times New Roman" w:hAnsi="Times New Roman"/>
          <w:sz w:val="28"/>
          <w:szCs w:val="28"/>
        </w:rPr>
        <w:t xml:space="preserve"> дополнительно мо</w:t>
      </w:r>
      <w:r w:rsidR="00D903D4">
        <w:rPr>
          <w:rFonts w:ascii="Times New Roman" w:hAnsi="Times New Roman"/>
          <w:sz w:val="28"/>
          <w:szCs w:val="28"/>
        </w:rPr>
        <w:t>жет</w:t>
      </w:r>
      <w:r w:rsidRPr="00765593">
        <w:rPr>
          <w:rFonts w:ascii="Times New Roman" w:hAnsi="Times New Roman"/>
          <w:sz w:val="28"/>
          <w:szCs w:val="28"/>
        </w:rPr>
        <w:t xml:space="preserve"> использоваться информация</w:t>
      </w:r>
      <w:r w:rsidR="00B80C40">
        <w:rPr>
          <w:rFonts w:ascii="Times New Roman" w:hAnsi="Times New Roman"/>
          <w:sz w:val="28"/>
          <w:szCs w:val="28"/>
        </w:rPr>
        <w:t xml:space="preserve"> о</w:t>
      </w:r>
      <w:r w:rsidRPr="00765593">
        <w:rPr>
          <w:rFonts w:ascii="Times New Roman" w:hAnsi="Times New Roman"/>
          <w:sz w:val="28"/>
          <w:szCs w:val="28"/>
        </w:rPr>
        <w:t xml:space="preserve"> проверяемой организации</w:t>
      </w:r>
      <w:r w:rsidR="00F213FB" w:rsidRPr="00765593">
        <w:rPr>
          <w:rFonts w:ascii="Times New Roman" w:hAnsi="Times New Roman"/>
          <w:sz w:val="28"/>
          <w:szCs w:val="28"/>
        </w:rPr>
        <w:t xml:space="preserve"> (индивидуальном предпринимателе)</w:t>
      </w:r>
      <w:r w:rsidRPr="00765593">
        <w:rPr>
          <w:rFonts w:ascii="Times New Roman" w:hAnsi="Times New Roman"/>
          <w:sz w:val="28"/>
          <w:szCs w:val="28"/>
        </w:rPr>
        <w:t>, имеющаяся в распоряжении Росфинмониторинга (территориального органа</w:t>
      </w:r>
      <w:r w:rsidR="004438EB"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765593">
        <w:rPr>
          <w:rFonts w:ascii="Times New Roman" w:hAnsi="Times New Roman"/>
          <w:sz w:val="28"/>
          <w:szCs w:val="28"/>
        </w:rPr>
        <w:t xml:space="preserve">), а также информация и документы, полученные при необходимости </w:t>
      </w:r>
      <w:r w:rsidR="002C19D9" w:rsidRPr="00765593">
        <w:rPr>
          <w:rFonts w:ascii="Times New Roman" w:hAnsi="Times New Roman"/>
          <w:sz w:val="28"/>
          <w:szCs w:val="28"/>
        </w:rPr>
        <w:t>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</w:t>
      </w:r>
      <w:r w:rsidR="00B764DB">
        <w:rPr>
          <w:rFonts w:ascii="Times New Roman" w:hAnsi="Times New Roman"/>
          <w:sz w:val="28"/>
          <w:szCs w:val="28"/>
        </w:rPr>
        <w:t>, государственных внебюджетных фондах</w:t>
      </w:r>
      <w:r w:rsidR="002C19D9" w:rsidRPr="00765593">
        <w:rPr>
          <w:rFonts w:ascii="Times New Roman" w:hAnsi="Times New Roman"/>
          <w:sz w:val="28"/>
          <w:szCs w:val="28"/>
        </w:rPr>
        <w:t xml:space="preserve"> и иных организациях в соответствии с частью первой статьи 9 Федерального закона № 115-ФЗ.</w:t>
      </w:r>
    </w:p>
    <w:p w:rsidR="007D7186" w:rsidRDefault="00E46C9E" w:rsidP="004438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4" w:name="sub_32"/>
      <w:r w:rsidRPr="004438EB">
        <w:rPr>
          <w:rFonts w:ascii="Times New Roman" w:hAnsi="Times New Roman"/>
          <w:sz w:val="28"/>
          <w:szCs w:val="28"/>
        </w:rPr>
        <w:t>Выездная проверка проводится по месту нахождения</w:t>
      </w:r>
      <w:r w:rsidR="00AC54CF">
        <w:rPr>
          <w:rFonts w:ascii="Times New Roman" w:hAnsi="Times New Roman"/>
          <w:sz w:val="28"/>
          <w:szCs w:val="28"/>
        </w:rPr>
        <w:t xml:space="preserve"> </w:t>
      </w:r>
      <w:r w:rsidRPr="004438EB">
        <w:rPr>
          <w:rFonts w:ascii="Times New Roman" w:hAnsi="Times New Roman"/>
          <w:sz w:val="28"/>
          <w:szCs w:val="28"/>
        </w:rPr>
        <w:t xml:space="preserve">проверяемой </w:t>
      </w:r>
      <w:r w:rsidRPr="001C1270">
        <w:rPr>
          <w:rFonts w:ascii="Times New Roman" w:hAnsi="Times New Roman"/>
          <w:sz w:val="28"/>
          <w:szCs w:val="28"/>
        </w:rPr>
        <w:t>организации</w:t>
      </w:r>
      <w:r w:rsidR="00760E0C" w:rsidRPr="001C1270">
        <w:rPr>
          <w:rFonts w:ascii="Times New Roman" w:hAnsi="Times New Roman"/>
          <w:sz w:val="28"/>
          <w:szCs w:val="28"/>
        </w:rPr>
        <w:t xml:space="preserve"> (</w:t>
      </w:r>
      <w:r w:rsidR="00AC54CF" w:rsidRPr="001C1270">
        <w:rPr>
          <w:rFonts w:ascii="Times New Roman" w:hAnsi="Times New Roman"/>
          <w:sz w:val="28"/>
          <w:szCs w:val="28"/>
        </w:rPr>
        <w:t>месту жительства</w:t>
      </w:r>
      <w:r w:rsidR="00AC54CF" w:rsidRPr="004438EB">
        <w:rPr>
          <w:rFonts w:ascii="Times New Roman" w:hAnsi="Times New Roman"/>
          <w:sz w:val="28"/>
          <w:szCs w:val="28"/>
        </w:rPr>
        <w:t xml:space="preserve"> </w:t>
      </w:r>
      <w:r w:rsidR="00760E0C" w:rsidRPr="004438EB">
        <w:rPr>
          <w:rFonts w:ascii="Times New Roman" w:hAnsi="Times New Roman"/>
          <w:sz w:val="28"/>
          <w:szCs w:val="28"/>
        </w:rPr>
        <w:t>индивидуального предпринимателя)</w:t>
      </w:r>
      <w:r w:rsidRPr="004438EB">
        <w:rPr>
          <w:rFonts w:ascii="Times New Roman" w:hAnsi="Times New Roman"/>
          <w:sz w:val="28"/>
          <w:szCs w:val="28"/>
        </w:rPr>
        <w:t xml:space="preserve"> и (или) по месту фактического осуществления деятельности проверяемой органи</w:t>
      </w:r>
      <w:r w:rsidR="00760E0C" w:rsidRPr="004438EB">
        <w:rPr>
          <w:rFonts w:ascii="Times New Roman" w:hAnsi="Times New Roman"/>
          <w:sz w:val="28"/>
          <w:szCs w:val="28"/>
        </w:rPr>
        <w:t>зации (индивидуального предпринимателя</w:t>
      </w:r>
      <w:r w:rsidRPr="004438EB">
        <w:rPr>
          <w:rFonts w:ascii="Times New Roman" w:hAnsi="Times New Roman"/>
          <w:sz w:val="28"/>
          <w:szCs w:val="28"/>
        </w:rPr>
        <w:t>).</w:t>
      </w:r>
      <w:r w:rsidR="007D7186" w:rsidRPr="004438EB">
        <w:rPr>
          <w:rFonts w:ascii="Times New Roman" w:hAnsi="Times New Roman"/>
          <w:sz w:val="28"/>
          <w:szCs w:val="28"/>
        </w:rPr>
        <w:t xml:space="preserve"> В случае, если у индивидуального предпринимателя отсутствует возможность предоставить помещение для проведения выездной проверки, выездная проверка может проводиться по месту нахождения </w:t>
      </w:r>
      <w:r w:rsidR="00452E56" w:rsidRPr="004438EB">
        <w:rPr>
          <w:rFonts w:ascii="Times New Roman" w:hAnsi="Times New Roman"/>
          <w:sz w:val="28"/>
          <w:szCs w:val="28"/>
        </w:rPr>
        <w:t>Росфинмониторинга (</w:t>
      </w:r>
      <w:r w:rsidR="007D7186" w:rsidRPr="004438EB">
        <w:rPr>
          <w:rFonts w:ascii="Times New Roman" w:hAnsi="Times New Roman"/>
          <w:sz w:val="28"/>
          <w:szCs w:val="28"/>
        </w:rPr>
        <w:t>территориального органа</w:t>
      </w:r>
      <w:r w:rsidR="00452E56" w:rsidRPr="004438EB">
        <w:rPr>
          <w:rFonts w:ascii="Times New Roman" w:hAnsi="Times New Roman"/>
          <w:sz w:val="28"/>
          <w:szCs w:val="28"/>
        </w:rPr>
        <w:t xml:space="preserve"> Росфинмониторинга)</w:t>
      </w:r>
      <w:r w:rsidR="007D7186" w:rsidRPr="004438EB">
        <w:rPr>
          <w:rFonts w:ascii="Times New Roman" w:hAnsi="Times New Roman"/>
          <w:sz w:val="28"/>
          <w:szCs w:val="28"/>
        </w:rPr>
        <w:t>.</w:t>
      </w:r>
    </w:p>
    <w:p w:rsidR="00E46C9E" w:rsidRDefault="00E46C9E" w:rsidP="004438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5" w:name="sub_33"/>
      <w:bookmarkEnd w:id="54"/>
      <w:r w:rsidRPr="004438EB">
        <w:rPr>
          <w:rFonts w:ascii="Times New Roman" w:hAnsi="Times New Roman"/>
          <w:sz w:val="28"/>
          <w:szCs w:val="28"/>
        </w:rPr>
        <w:t>Проверка начинается с того, что руководитель проверки знакомит руководителя организации</w:t>
      </w:r>
      <w:r w:rsidR="00C3137D" w:rsidRPr="004438EB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4438EB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</w:t>
      </w:r>
      <w:r w:rsidR="00C3137D" w:rsidRPr="004438EB">
        <w:rPr>
          <w:rFonts w:ascii="Times New Roman" w:hAnsi="Times New Roman"/>
          <w:sz w:val="28"/>
          <w:szCs w:val="28"/>
        </w:rPr>
        <w:t xml:space="preserve"> (индивидуального предпринимателя) </w:t>
      </w:r>
      <w:r w:rsidRPr="004438EB">
        <w:rPr>
          <w:rFonts w:ascii="Times New Roman" w:hAnsi="Times New Roman"/>
          <w:sz w:val="28"/>
          <w:szCs w:val="28"/>
        </w:rPr>
        <w:t xml:space="preserve"> с приказом о проведении проверки.</w:t>
      </w:r>
    </w:p>
    <w:p w:rsidR="004438EB" w:rsidRDefault="00E46C9E" w:rsidP="004438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6" w:name="sub_34"/>
      <w:bookmarkEnd w:id="55"/>
      <w:r w:rsidRPr="004438EB">
        <w:rPr>
          <w:rFonts w:ascii="Times New Roman" w:hAnsi="Times New Roman"/>
          <w:sz w:val="28"/>
          <w:szCs w:val="28"/>
        </w:rPr>
        <w:lastRenderedPageBreak/>
        <w:t>Приказ о проведении выездной проверки предъявляется одновременно со служебными удостоверениями членов комиссии.</w:t>
      </w:r>
      <w:bookmarkEnd w:id="56"/>
    </w:p>
    <w:p w:rsidR="00E46C9E" w:rsidRPr="00765593" w:rsidRDefault="00E46C9E" w:rsidP="004438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По желанию организации</w:t>
      </w:r>
      <w:r w:rsidR="00C3137D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="004438EB" w:rsidRPr="00765593">
        <w:rPr>
          <w:rFonts w:ascii="Times New Roman" w:hAnsi="Times New Roman"/>
          <w:sz w:val="28"/>
          <w:szCs w:val="28"/>
        </w:rPr>
        <w:t xml:space="preserve"> членами комиссии </w:t>
      </w:r>
      <w:r w:rsidRPr="00765593">
        <w:rPr>
          <w:rFonts w:ascii="Times New Roman" w:hAnsi="Times New Roman"/>
          <w:sz w:val="28"/>
          <w:szCs w:val="28"/>
        </w:rPr>
        <w:t>может быть предоставлена копия приказа о проведении выездной проверки.</w:t>
      </w:r>
    </w:p>
    <w:p w:rsidR="004438EB" w:rsidRDefault="00E46C9E" w:rsidP="004438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7" w:name="sub_35"/>
      <w:r w:rsidRPr="004438EB">
        <w:rPr>
          <w:rFonts w:ascii="Times New Roman" w:hAnsi="Times New Roman"/>
          <w:sz w:val="28"/>
          <w:szCs w:val="28"/>
        </w:rPr>
        <w:t>После ознакомления с приказом о проведении проверки руководителю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(индивидуальному предпринимателю)</w:t>
      </w:r>
      <w:r w:rsidRPr="004438EB">
        <w:rPr>
          <w:rFonts w:ascii="Times New Roman" w:hAnsi="Times New Roman"/>
          <w:sz w:val="28"/>
          <w:szCs w:val="28"/>
        </w:rPr>
        <w:t xml:space="preserve"> или уполномоченному представителю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4438EB">
        <w:rPr>
          <w:rFonts w:ascii="Times New Roman" w:hAnsi="Times New Roman"/>
          <w:sz w:val="28"/>
          <w:szCs w:val="28"/>
        </w:rPr>
        <w:t xml:space="preserve"> вручается требова</w:t>
      </w:r>
      <w:r w:rsidR="004438EB">
        <w:rPr>
          <w:rFonts w:ascii="Times New Roman" w:hAnsi="Times New Roman"/>
          <w:sz w:val="28"/>
          <w:szCs w:val="28"/>
        </w:rPr>
        <w:t xml:space="preserve">ние о предоставлении документов             </w:t>
      </w:r>
      <w:r w:rsidRPr="004438EB">
        <w:rPr>
          <w:rFonts w:ascii="Times New Roman" w:hAnsi="Times New Roman"/>
          <w:sz w:val="28"/>
          <w:szCs w:val="28"/>
        </w:rPr>
        <w:t>и информации (далее</w:t>
      </w:r>
      <w:r w:rsidR="004438EB">
        <w:rPr>
          <w:rFonts w:ascii="Times New Roman" w:hAnsi="Times New Roman"/>
          <w:sz w:val="28"/>
          <w:szCs w:val="28"/>
        </w:rPr>
        <w:t xml:space="preserve"> – </w:t>
      </w:r>
      <w:r w:rsidRPr="004438EB">
        <w:rPr>
          <w:rFonts w:ascii="Times New Roman" w:hAnsi="Times New Roman"/>
          <w:sz w:val="28"/>
          <w:szCs w:val="28"/>
        </w:rPr>
        <w:t>требование).</w:t>
      </w:r>
      <w:bookmarkEnd w:id="57"/>
    </w:p>
    <w:p w:rsidR="00E46C9E" w:rsidRDefault="00E46C9E" w:rsidP="004438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438EB">
        <w:rPr>
          <w:rFonts w:ascii="Times New Roman" w:hAnsi="Times New Roman"/>
          <w:sz w:val="28"/>
          <w:szCs w:val="28"/>
        </w:rPr>
        <w:t>Требование подготавливается в двух экземплярах и подписывается руководителем проверки. Один экземпляр вручается руководителю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 (индивидуальному предпринимателю)</w:t>
      </w:r>
      <w:r w:rsidRPr="004438EB">
        <w:rPr>
          <w:rFonts w:ascii="Times New Roman" w:hAnsi="Times New Roman"/>
          <w:sz w:val="28"/>
          <w:szCs w:val="28"/>
        </w:rPr>
        <w:t xml:space="preserve"> или уполномоченному представителю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4438EB">
        <w:rPr>
          <w:rFonts w:ascii="Times New Roman" w:hAnsi="Times New Roman"/>
          <w:sz w:val="28"/>
          <w:szCs w:val="28"/>
        </w:rPr>
        <w:t>. На втором экземпляре требования руководитель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(индивидуальный предприниматель)</w:t>
      </w:r>
      <w:r w:rsidRPr="004438EB">
        <w:rPr>
          <w:rFonts w:ascii="Times New Roman" w:hAnsi="Times New Roman"/>
          <w:sz w:val="28"/>
          <w:szCs w:val="28"/>
        </w:rPr>
        <w:t xml:space="preserve"> или уполномоченный представитель организации</w:t>
      </w:r>
      <w:r w:rsidR="00ED7B97" w:rsidRPr="004438EB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4438EB">
        <w:rPr>
          <w:rFonts w:ascii="Times New Roman" w:hAnsi="Times New Roman"/>
          <w:sz w:val="28"/>
          <w:szCs w:val="28"/>
        </w:rPr>
        <w:t xml:space="preserve"> проставляет отметку о получении </w:t>
      </w:r>
      <w:r w:rsidR="004A1F57" w:rsidRPr="004438EB">
        <w:rPr>
          <w:rFonts w:ascii="Times New Roman" w:hAnsi="Times New Roman"/>
          <w:sz w:val="28"/>
          <w:szCs w:val="28"/>
        </w:rPr>
        <w:t>требовани</w:t>
      </w:r>
      <w:r w:rsidR="004438EB">
        <w:rPr>
          <w:rFonts w:ascii="Times New Roman" w:hAnsi="Times New Roman"/>
          <w:sz w:val="28"/>
          <w:szCs w:val="28"/>
        </w:rPr>
        <w:t xml:space="preserve">я </w:t>
      </w:r>
      <w:r w:rsidRPr="004438EB">
        <w:rPr>
          <w:rFonts w:ascii="Times New Roman" w:hAnsi="Times New Roman"/>
          <w:sz w:val="28"/>
          <w:szCs w:val="28"/>
        </w:rPr>
        <w:t>с подписью и с указанием фамилии, должности и даты получения.</w:t>
      </w:r>
    </w:p>
    <w:p w:rsidR="00E46C9E" w:rsidRPr="00765593" w:rsidRDefault="00E46C9E" w:rsidP="004438EB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В требовании перечисляются документы, необходимые для осуществления проверки вопросов, указанных в </w:t>
      </w:r>
      <w:hyperlink w:anchor="sub_24" w:history="1">
        <w:r w:rsidR="00203311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пункте</w:t>
        </w:r>
      </w:hyperlink>
      <w:r w:rsidR="004438EB" w:rsidRPr="00765593">
        <w:rPr>
          <w:rFonts w:ascii="Times New Roman" w:hAnsi="Times New Roman"/>
          <w:sz w:val="28"/>
          <w:szCs w:val="28"/>
        </w:rPr>
        <w:t xml:space="preserve"> 29</w:t>
      </w:r>
      <w:r w:rsidRPr="00765593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E46C9E" w:rsidRPr="00765593" w:rsidRDefault="00E46C9E" w:rsidP="004438EB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8" w:name="sub_36"/>
      <w:r w:rsidRPr="00765593">
        <w:rPr>
          <w:rFonts w:ascii="Times New Roman" w:hAnsi="Times New Roman"/>
          <w:sz w:val="28"/>
          <w:szCs w:val="28"/>
        </w:rPr>
        <w:t>Организация</w:t>
      </w:r>
      <w:r w:rsidR="00121D93" w:rsidRPr="00765593">
        <w:rPr>
          <w:rFonts w:ascii="Times New Roman" w:hAnsi="Times New Roman"/>
          <w:sz w:val="28"/>
          <w:szCs w:val="28"/>
        </w:rPr>
        <w:t xml:space="preserve"> или </w:t>
      </w:r>
      <w:r w:rsidR="00ED7B97" w:rsidRPr="00765593">
        <w:rPr>
          <w:rFonts w:ascii="Times New Roman" w:hAnsi="Times New Roman"/>
          <w:sz w:val="28"/>
          <w:szCs w:val="28"/>
        </w:rPr>
        <w:t>индивидуальный предприниматель</w:t>
      </w:r>
      <w:r w:rsidRPr="00765593">
        <w:rPr>
          <w:rFonts w:ascii="Times New Roman" w:hAnsi="Times New Roman"/>
          <w:sz w:val="28"/>
          <w:szCs w:val="28"/>
        </w:rPr>
        <w:t xml:space="preserve"> обязан</w:t>
      </w:r>
      <w:r w:rsidR="00121D93" w:rsidRPr="00765593">
        <w:rPr>
          <w:rFonts w:ascii="Times New Roman" w:hAnsi="Times New Roman"/>
          <w:sz w:val="28"/>
          <w:szCs w:val="28"/>
        </w:rPr>
        <w:t xml:space="preserve">ы </w:t>
      </w:r>
      <w:r w:rsidRPr="00765593">
        <w:rPr>
          <w:rFonts w:ascii="Times New Roman" w:hAnsi="Times New Roman"/>
          <w:sz w:val="28"/>
          <w:szCs w:val="28"/>
        </w:rPr>
        <w:t>представить должностным лицам, уполномоченным на проведение проверки, документы (копии документов) и информацию, необходимые для проведения выездной проверки, в срок, указанный в требовании.</w:t>
      </w:r>
      <w:r w:rsidR="00121D93" w:rsidRPr="00765593">
        <w:rPr>
          <w:rFonts w:ascii="Times New Roman" w:hAnsi="Times New Roman"/>
          <w:sz w:val="28"/>
          <w:szCs w:val="28"/>
        </w:rPr>
        <w:t xml:space="preserve"> Такой </w:t>
      </w:r>
      <w:r w:rsidR="002C19D9" w:rsidRPr="00765593">
        <w:rPr>
          <w:rFonts w:ascii="Times New Roman" w:hAnsi="Times New Roman"/>
          <w:sz w:val="28"/>
          <w:szCs w:val="28"/>
        </w:rPr>
        <w:t>срок не может составлять менее 2 рабочих дней с начала проверки</w:t>
      </w:r>
      <w:r w:rsidR="00121D93" w:rsidRPr="00765593">
        <w:rPr>
          <w:rFonts w:ascii="Times New Roman" w:hAnsi="Times New Roman"/>
          <w:sz w:val="28"/>
          <w:szCs w:val="28"/>
        </w:rPr>
        <w:t>.</w:t>
      </w:r>
    </w:p>
    <w:p w:rsidR="00121D93" w:rsidRPr="007655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59" w:name="sub_37"/>
      <w:bookmarkEnd w:id="58"/>
      <w:r w:rsidRPr="00765593">
        <w:rPr>
          <w:rFonts w:ascii="Times New Roman" w:hAnsi="Times New Roman"/>
          <w:sz w:val="28"/>
          <w:szCs w:val="28"/>
        </w:rPr>
        <w:t>Представляемые копии документов (информация) должны быть заверены в установленном порядке (копия каждого листа документа долж</w:t>
      </w:r>
      <w:r w:rsidR="00121D93" w:rsidRPr="00765593">
        <w:rPr>
          <w:rFonts w:ascii="Times New Roman" w:hAnsi="Times New Roman"/>
          <w:sz w:val="28"/>
          <w:szCs w:val="28"/>
        </w:rPr>
        <w:t>на содержать надпись «</w:t>
      </w:r>
      <w:r w:rsidRPr="00765593">
        <w:rPr>
          <w:rFonts w:ascii="Times New Roman" w:hAnsi="Times New Roman"/>
          <w:sz w:val="28"/>
          <w:szCs w:val="28"/>
        </w:rPr>
        <w:t>Копия верна</w:t>
      </w:r>
      <w:r w:rsidR="00121D93" w:rsidRPr="00765593">
        <w:rPr>
          <w:rFonts w:ascii="Times New Roman" w:hAnsi="Times New Roman"/>
          <w:sz w:val="28"/>
          <w:szCs w:val="28"/>
        </w:rPr>
        <w:t>»</w:t>
      </w:r>
      <w:r w:rsidRPr="00765593">
        <w:rPr>
          <w:rFonts w:ascii="Times New Roman" w:hAnsi="Times New Roman"/>
          <w:sz w:val="28"/>
          <w:szCs w:val="28"/>
        </w:rPr>
        <w:t xml:space="preserve"> и быть заверена подписью руководителя организации</w:t>
      </w:r>
      <w:r w:rsidR="00ED7B97" w:rsidRPr="00765593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765593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</w:t>
      </w:r>
      <w:r w:rsidR="00ED7B97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765593">
        <w:rPr>
          <w:rFonts w:ascii="Times New Roman" w:hAnsi="Times New Roman"/>
          <w:sz w:val="28"/>
          <w:szCs w:val="28"/>
        </w:rPr>
        <w:t xml:space="preserve"> с указанием даты заверения копии, а также оттиском печати организации</w:t>
      </w:r>
      <w:r w:rsidR="00ED7B97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 – при наличии)</w:t>
      </w:r>
      <w:r w:rsidRPr="00765593">
        <w:rPr>
          <w:rFonts w:ascii="Times New Roman" w:hAnsi="Times New Roman"/>
          <w:sz w:val="28"/>
          <w:szCs w:val="28"/>
        </w:rPr>
        <w:t>, либо документы должны быть сшиты, пронумерованы, заверены по</w:t>
      </w:r>
      <w:r w:rsidR="006464C3" w:rsidRPr="00765593">
        <w:rPr>
          <w:rFonts w:ascii="Times New Roman" w:hAnsi="Times New Roman"/>
          <w:sz w:val="28"/>
          <w:szCs w:val="28"/>
        </w:rPr>
        <w:t xml:space="preserve">дписью руководителя организации (индивидуального предпринимателя) </w:t>
      </w:r>
      <w:r w:rsidRPr="00765593">
        <w:rPr>
          <w:rFonts w:ascii="Times New Roman" w:hAnsi="Times New Roman"/>
          <w:sz w:val="28"/>
          <w:szCs w:val="28"/>
        </w:rPr>
        <w:t>или уполномоченного представителя организации</w:t>
      </w:r>
      <w:r w:rsidR="006464C3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765593">
        <w:rPr>
          <w:rFonts w:ascii="Times New Roman" w:hAnsi="Times New Roman"/>
          <w:sz w:val="28"/>
          <w:szCs w:val="28"/>
        </w:rPr>
        <w:t xml:space="preserve"> и скреплены печатью организации</w:t>
      </w:r>
      <w:r w:rsidR="006464C3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 – при наличии)</w:t>
      </w:r>
      <w:r w:rsidRPr="00765593">
        <w:rPr>
          <w:rFonts w:ascii="Times New Roman" w:hAnsi="Times New Roman"/>
          <w:sz w:val="28"/>
          <w:szCs w:val="28"/>
        </w:rPr>
        <w:t>). Оригиналы документов предоставляются для изучения в помещении проверяемой</w:t>
      </w:r>
      <w:r w:rsidR="00121D93" w:rsidRPr="00765593">
        <w:rPr>
          <w:rFonts w:ascii="Times New Roman" w:hAnsi="Times New Roman"/>
          <w:sz w:val="28"/>
          <w:szCs w:val="28"/>
        </w:rPr>
        <w:t>(ого)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lastRenderedPageBreak/>
        <w:t>организации (</w:t>
      </w:r>
      <w:r w:rsidR="00A03796" w:rsidRPr="00765593">
        <w:rPr>
          <w:rFonts w:ascii="Times New Roman" w:hAnsi="Times New Roman"/>
          <w:sz w:val="28"/>
          <w:szCs w:val="28"/>
        </w:rPr>
        <w:t>индивидуального предпринимателя</w:t>
      </w:r>
      <w:r w:rsidRPr="00765593">
        <w:rPr>
          <w:rFonts w:ascii="Times New Roman" w:hAnsi="Times New Roman"/>
          <w:sz w:val="28"/>
          <w:szCs w:val="28"/>
        </w:rPr>
        <w:t>)</w:t>
      </w:r>
      <w:r w:rsidR="00203311" w:rsidRPr="00765593">
        <w:rPr>
          <w:rFonts w:ascii="Times New Roman" w:hAnsi="Times New Roman"/>
          <w:sz w:val="28"/>
          <w:szCs w:val="28"/>
        </w:rPr>
        <w:t xml:space="preserve"> либо в помещении Росфинмониторинга (территориал</w:t>
      </w:r>
      <w:r w:rsidR="00121D93" w:rsidRPr="00765593">
        <w:rPr>
          <w:rFonts w:ascii="Times New Roman" w:hAnsi="Times New Roman"/>
          <w:sz w:val="28"/>
          <w:szCs w:val="28"/>
        </w:rPr>
        <w:t xml:space="preserve">ьного органа Росфинмониторинга) – </w:t>
      </w:r>
      <w:r w:rsidR="00203311" w:rsidRPr="00765593">
        <w:rPr>
          <w:rFonts w:ascii="Times New Roman" w:hAnsi="Times New Roman"/>
          <w:sz w:val="28"/>
          <w:szCs w:val="28"/>
        </w:rPr>
        <w:t>при отсутствии у индивидуал</w:t>
      </w:r>
      <w:r w:rsidR="00121D93" w:rsidRPr="00765593">
        <w:rPr>
          <w:rFonts w:ascii="Times New Roman" w:hAnsi="Times New Roman"/>
          <w:sz w:val="28"/>
          <w:szCs w:val="28"/>
        </w:rPr>
        <w:t>ьного предпринимателя помещения</w:t>
      </w:r>
      <w:r w:rsidRPr="00765593">
        <w:rPr>
          <w:rFonts w:ascii="Times New Roman" w:hAnsi="Times New Roman"/>
          <w:sz w:val="28"/>
          <w:szCs w:val="28"/>
        </w:rPr>
        <w:t>. Должностные лица, уполномоченные на проведение проверки, запрашивают</w:t>
      </w:r>
      <w:r w:rsidR="00AC54CF">
        <w:rPr>
          <w:rFonts w:ascii="Times New Roman" w:hAnsi="Times New Roman"/>
          <w:sz w:val="28"/>
          <w:szCs w:val="28"/>
        </w:rPr>
        <w:t xml:space="preserve"> </w:t>
      </w:r>
      <w:r w:rsidR="00AC54CF" w:rsidRPr="001C1270">
        <w:rPr>
          <w:rFonts w:ascii="Times New Roman" w:hAnsi="Times New Roman"/>
          <w:sz w:val="28"/>
          <w:szCs w:val="28"/>
        </w:rPr>
        <w:t>(при необходимости)</w:t>
      </w:r>
      <w:r w:rsidRPr="00765593">
        <w:rPr>
          <w:rFonts w:ascii="Times New Roman" w:hAnsi="Times New Roman"/>
          <w:sz w:val="28"/>
          <w:szCs w:val="28"/>
        </w:rPr>
        <w:t xml:space="preserve"> изготовление копий любых документов организации</w:t>
      </w:r>
      <w:r w:rsidR="00A03796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765593">
        <w:rPr>
          <w:rFonts w:ascii="Times New Roman" w:hAnsi="Times New Roman"/>
          <w:sz w:val="28"/>
          <w:szCs w:val="28"/>
        </w:rPr>
        <w:t>, предоставленных для проведения проверки.</w:t>
      </w:r>
      <w:bookmarkEnd w:id="59"/>
    </w:p>
    <w:p w:rsidR="00E46C9E" w:rsidRDefault="00E46C9E" w:rsidP="00121D93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21D93">
        <w:rPr>
          <w:rFonts w:ascii="Times New Roman" w:hAnsi="Times New Roman"/>
          <w:sz w:val="28"/>
          <w:szCs w:val="28"/>
        </w:rPr>
        <w:t>В случае</w:t>
      </w:r>
      <w:r w:rsidR="00121D93" w:rsidRPr="008013FB">
        <w:rPr>
          <w:rFonts w:ascii="Times New Roman" w:hAnsi="Times New Roman"/>
          <w:sz w:val="28"/>
          <w:szCs w:val="28"/>
        </w:rPr>
        <w:t>,</w:t>
      </w:r>
      <w:r w:rsidRPr="00121D9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21D93">
        <w:rPr>
          <w:rFonts w:ascii="Times New Roman" w:hAnsi="Times New Roman"/>
          <w:sz w:val="28"/>
          <w:szCs w:val="28"/>
        </w:rPr>
        <w:t xml:space="preserve">если </w:t>
      </w:r>
      <w:r w:rsidR="00F1016A" w:rsidRPr="00121D93">
        <w:rPr>
          <w:rFonts w:ascii="Times New Roman" w:hAnsi="Times New Roman"/>
          <w:sz w:val="28"/>
          <w:szCs w:val="28"/>
        </w:rPr>
        <w:t>на основании требования</w:t>
      </w:r>
      <w:r w:rsidRPr="00121D93">
        <w:rPr>
          <w:rFonts w:ascii="Times New Roman" w:hAnsi="Times New Roman"/>
          <w:sz w:val="28"/>
          <w:szCs w:val="28"/>
        </w:rPr>
        <w:t xml:space="preserve"> документы (копии документов) и информация не могут быть предоставлены в установленный срок либо отсутствуют, руководитель организации </w:t>
      </w:r>
      <w:r w:rsidR="00A86EF7" w:rsidRPr="00121D93">
        <w:rPr>
          <w:rFonts w:ascii="Times New Roman" w:hAnsi="Times New Roman"/>
          <w:sz w:val="28"/>
          <w:szCs w:val="28"/>
        </w:rPr>
        <w:t xml:space="preserve">(индивидуальный предприниматель) </w:t>
      </w:r>
      <w:r w:rsidRPr="00121D93">
        <w:rPr>
          <w:rFonts w:ascii="Times New Roman" w:hAnsi="Times New Roman"/>
          <w:sz w:val="28"/>
          <w:szCs w:val="28"/>
        </w:rPr>
        <w:t>или уполномоченный представитель организации</w:t>
      </w:r>
      <w:r w:rsidR="00A86EF7" w:rsidRPr="00121D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121D93">
        <w:rPr>
          <w:rFonts w:ascii="Times New Roman" w:hAnsi="Times New Roman"/>
          <w:sz w:val="28"/>
          <w:szCs w:val="28"/>
        </w:rPr>
        <w:t xml:space="preserve"> должен до истечения такого срока предоставить руководителю проверки письменное мотивированное объяснение о причинах неисполнения требования.</w:t>
      </w:r>
    </w:p>
    <w:p w:rsidR="00E46C9E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0" w:name="sub_38"/>
      <w:r w:rsidRPr="00121D93">
        <w:rPr>
          <w:rFonts w:ascii="Times New Roman" w:hAnsi="Times New Roman"/>
          <w:sz w:val="28"/>
          <w:szCs w:val="28"/>
        </w:rPr>
        <w:t xml:space="preserve">При необходимости должностные лица, уполномоченные </w:t>
      </w:r>
      <w:r w:rsidR="00121D93">
        <w:rPr>
          <w:rFonts w:ascii="Times New Roman" w:hAnsi="Times New Roman"/>
          <w:sz w:val="28"/>
          <w:szCs w:val="28"/>
        </w:rPr>
        <w:t xml:space="preserve">              </w:t>
      </w:r>
      <w:r w:rsidRPr="00121D93">
        <w:rPr>
          <w:rFonts w:ascii="Times New Roman" w:hAnsi="Times New Roman"/>
          <w:sz w:val="28"/>
          <w:szCs w:val="28"/>
        </w:rPr>
        <w:t xml:space="preserve">на проведение проверки, запрашивают и получают как устные, так и письменные пояснения от </w:t>
      </w:r>
      <w:r w:rsidR="00594B7C" w:rsidRPr="00121D93">
        <w:rPr>
          <w:rFonts w:ascii="Times New Roman" w:hAnsi="Times New Roman"/>
          <w:sz w:val="28"/>
          <w:szCs w:val="28"/>
        </w:rPr>
        <w:t>работников</w:t>
      </w:r>
      <w:r w:rsidRPr="00121D93">
        <w:rPr>
          <w:rFonts w:ascii="Times New Roman" w:hAnsi="Times New Roman"/>
          <w:sz w:val="28"/>
          <w:szCs w:val="28"/>
        </w:rPr>
        <w:t xml:space="preserve"> организации</w:t>
      </w:r>
      <w:r w:rsidR="00A86EF7" w:rsidRPr="00121D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121D93">
        <w:rPr>
          <w:rFonts w:ascii="Times New Roman" w:hAnsi="Times New Roman"/>
          <w:sz w:val="28"/>
          <w:szCs w:val="28"/>
        </w:rPr>
        <w:t>. Письменные объяснения представляются на имя руководителя проверки.</w:t>
      </w:r>
    </w:p>
    <w:p w:rsidR="00E46C9E" w:rsidRPr="00121D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1" w:name="sub_39"/>
      <w:bookmarkEnd w:id="60"/>
      <w:r w:rsidRPr="00121D93">
        <w:rPr>
          <w:rFonts w:ascii="Times New Roman" w:hAnsi="Times New Roman"/>
          <w:sz w:val="28"/>
          <w:szCs w:val="28"/>
        </w:rPr>
        <w:t>После получения истребованных документов и информации комиссия приступает к их изучению и анализу с точки зрения соблюдения требований законодательства о противодействии легализации (отмыванию) доходов, полученных преступным путем, и финансированию терроризма.</w:t>
      </w:r>
    </w:p>
    <w:bookmarkEnd w:id="61"/>
    <w:p w:rsidR="00E46C9E" w:rsidRPr="00793FE3" w:rsidRDefault="00E46C9E" w:rsidP="00121D9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121D9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62" w:name="sub_1303"/>
      <w:r w:rsidRPr="00793FE3">
        <w:rPr>
          <w:rFonts w:ascii="Times New Roman" w:hAnsi="Times New Roman" w:cs="Times New Roman"/>
          <w:sz w:val="28"/>
          <w:szCs w:val="28"/>
        </w:rPr>
        <w:t>Осуществление камеральной проверки</w:t>
      </w:r>
    </w:p>
    <w:bookmarkEnd w:id="62"/>
    <w:p w:rsidR="00E46C9E" w:rsidRPr="00793FE3" w:rsidRDefault="00E46C9E" w:rsidP="00121D9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D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3" w:name="sub_40"/>
      <w:r w:rsidRPr="00121D93">
        <w:rPr>
          <w:rFonts w:ascii="Times New Roman" w:hAnsi="Times New Roman"/>
          <w:sz w:val="28"/>
          <w:szCs w:val="28"/>
        </w:rPr>
        <w:t>Камеральные проверки осуществляются путем анализа документов и информации, полученных от организации (</w:t>
      </w:r>
      <w:r w:rsidR="00363993" w:rsidRPr="00121D93">
        <w:rPr>
          <w:rFonts w:ascii="Times New Roman" w:hAnsi="Times New Roman"/>
          <w:sz w:val="28"/>
          <w:szCs w:val="28"/>
        </w:rPr>
        <w:t>индивидуального предпринимателя</w:t>
      </w:r>
      <w:r w:rsidRPr="00121D93">
        <w:rPr>
          <w:rFonts w:ascii="Times New Roman" w:hAnsi="Times New Roman"/>
          <w:sz w:val="28"/>
          <w:szCs w:val="28"/>
        </w:rPr>
        <w:t>) по письменным запросам Росфинмониторинга или его территориальных органов (далее</w:t>
      </w:r>
      <w:r w:rsidR="00121D93">
        <w:rPr>
          <w:rFonts w:ascii="Times New Roman" w:hAnsi="Times New Roman"/>
          <w:sz w:val="28"/>
          <w:szCs w:val="28"/>
        </w:rPr>
        <w:t xml:space="preserve"> – запрос).</w:t>
      </w:r>
    </w:p>
    <w:bookmarkEnd w:id="63"/>
    <w:p w:rsidR="00E46C9E" w:rsidRPr="00765593" w:rsidRDefault="00E46C9E" w:rsidP="002C19D9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Кроме </w:t>
      </w:r>
      <w:r w:rsidR="00B80C40" w:rsidRPr="001C1270">
        <w:rPr>
          <w:rFonts w:ascii="Times New Roman" w:hAnsi="Times New Roman"/>
          <w:sz w:val="28"/>
          <w:szCs w:val="28"/>
        </w:rPr>
        <w:t xml:space="preserve">документов и информации, полученной в порядке, установленном </w:t>
      </w:r>
      <w:r w:rsidR="00B80C40" w:rsidRPr="00827DFE">
        <w:rPr>
          <w:rFonts w:ascii="Times New Roman" w:hAnsi="Times New Roman"/>
          <w:sz w:val="28"/>
          <w:szCs w:val="28"/>
        </w:rPr>
        <w:t>пунктом 4</w:t>
      </w:r>
      <w:r w:rsidR="00827DFE" w:rsidRPr="00827DFE">
        <w:rPr>
          <w:rFonts w:ascii="Times New Roman" w:hAnsi="Times New Roman"/>
          <w:sz w:val="28"/>
          <w:szCs w:val="28"/>
        </w:rPr>
        <w:t>5</w:t>
      </w:r>
      <w:r w:rsidR="00B80C40" w:rsidRPr="00827DFE">
        <w:rPr>
          <w:rFonts w:ascii="Times New Roman" w:hAnsi="Times New Roman"/>
          <w:sz w:val="28"/>
          <w:szCs w:val="28"/>
        </w:rPr>
        <w:t xml:space="preserve"> </w:t>
      </w:r>
      <w:r w:rsidR="00B80C40" w:rsidRPr="001C1270">
        <w:rPr>
          <w:rFonts w:ascii="Times New Roman" w:hAnsi="Times New Roman"/>
          <w:sz w:val="28"/>
          <w:szCs w:val="28"/>
        </w:rPr>
        <w:t>настоящего Административного регламента,</w:t>
      </w:r>
      <w:r w:rsidRPr="00765593">
        <w:rPr>
          <w:rFonts w:ascii="Times New Roman" w:hAnsi="Times New Roman"/>
          <w:sz w:val="28"/>
          <w:szCs w:val="28"/>
        </w:rPr>
        <w:t xml:space="preserve"> дополнительно могут использоваться информация</w:t>
      </w:r>
      <w:r w:rsidR="00121D93" w:rsidRPr="00765593">
        <w:rPr>
          <w:rFonts w:ascii="Times New Roman" w:hAnsi="Times New Roman"/>
          <w:sz w:val="28"/>
          <w:szCs w:val="28"/>
        </w:rPr>
        <w:t xml:space="preserve"> </w:t>
      </w:r>
      <w:r w:rsidRPr="00765593">
        <w:rPr>
          <w:rFonts w:ascii="Times New Roman" w:hAnsi="Times New Roman"/>
          <w:sz w:val="28"/>
          <w:szCs w:val="28"/>
        </w:rPr>
        <w:t>о проверяемой организации (</w:t>
      </w:r>
      <w:r w:rsidR="00363993" w:rsidRPr="00765593">
        <w:rPr>
          <w:rFonts w:ascii="Times New Roman" w:hAnsi="Times New Roman"/>
          <w:sz w:val="28"/>
          <w:szCs w:val="28"/>
        </w:rPr>
        <w:t>индивидуальном предпринимателе</w:t>
      </w:r>
      <w:r w:rsidRPr="00765593">
        <w:rPr>
          <w:rFonts w:ascii="Times New Roman" w:hAnsi="Times New Roman"/>
          <w:sz w:val="28"/>
          <w:szCs w:val="28"/>
        </w:rPr>
        <w:t>), имеющаяся в распоряжении Росфинмониторинга (территориального органа</w:t>
      </w:r>
      <w:r w:rsidR="00594B7C"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765593">
        <w:rPr>
          <w:rFonts w:ascii="Times New Roman" w:hAnsi="Times New Roman"/>
          <w:sz w:val="28"/>
          <w:szCs w:val="28"/>
        </w:rPr>
        <w:t xml:space="preserve">), а также информация и документы, полученные при необходимости </w:t>
      </w:r>
      <w:r w:rsidR="002C19D9" w:rsidRPr="00765593">
        <w:rPr>
          <w:rFonts w:ascii="Times New Roman" w:hAnsi="Times New Roman"/>
          <w:sz w:val="28"/>
          <w:szCs w:val="28"/>
        </w:rPr>
        <w:t>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</w:t>
      </w:r>
      <w:r w:rsidR="00B764DB">
        <w:rPr>
          <w:rFonts w:ascii="Times New Roman" w:hAnsi="Times New Roman"/>
          <w:sz w:val="28"/>
          <w:szCs w:val="28"/>
        </w:rPr>
        <w:t xml:space="preserve">, </w:t>
      </w:r>
      <w:r w:rsidR="00B764DB">
        <w:rPr>
          <w:rFonts w:ascii="Times New Roman" w:hAnsi="Times New Roman"/>
          <w:sz w:val="28"/>
          <w:szCs w:val="28"/>
        </w:rPr>
        <w:lastRenderedPageBreak/>
        <w:t>государственных внебюджетных фондах</w:t>
      </w:r>
      <w:r w:rsidR="002C19D9" w:rsidRPr="00765593">
        <w:rPr>
          <w:rFonts w:ascii="Times New Roman" w:hAnsi="Times New Roman"/>
          <w:sz w:val="28"/>
          <w:szCs w:val="28"/>
        </w:rPr>
        <w:t xml:space="preserve"> и иных организациях в соответствии с частью первой статьи 9 Федерального закона № 115-ФЗ.</w:t>
      </w:r>
    </w:p>
    <w:p w:rsidR="00E46C9E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4" w:name="sub_41"/>
      <w:r w:rsidRPr="00121D93">
        <w:rPr>
          <w:rFonts w:ascii="Times New Roman" w:hAnsi="Times New Roman"/>
          <w:sz w:val="28"/>
          <w:szCs w:val="28"/>
        </w:rPr>
        <w:t xml:space="preserve">Камеральная проверка проводится по месту нахождения Росфинмониторинга </w:t>
      </w:r>
      <w:r w:rsidR="00121D93">
        <w:rPr>
          <w:rFonts w:ascii="Times New Roman" w:hAnsi="Times New Roman"/>
          <w:sz w:val="28"/>
          <w:szCs w:val="28"/>
        </w:rPr>
        <w:t>(</w:t>
      </w:r>
      <w:r w:rsidRPr="00121D93">
        <w:rPr>
          <w:rFonts w:ascii="Times New Roman" w:hAnsi="Times New Roman"/>
          <w:sz w:val="28"/>
          <w:szCs w:val="28"/>
        </w:rPr>
        <w:t>территориальн</w:t>
      </w:r>
      <w:r w:rsidR="00121D93">
        <w:rPr>
          <w:rFonts w:ascii="Times New Roman" w:hAnsi="Times New Roman"/>
          <w:sz w:val="28"/>
          <w:szCs w:val="28"/>
        </w:rPr>
        <w:t xml:space="preserve">ого </w:t>
      </w:r>
      <w:r w:rsidRPr="00121D93">
        <w:rPr>
          <w:rFonts w:ascii="Times New Roman" w:hAnsi="Times New Roman"/>
          <w:sz w:val="28"/>
          <w:szCs w:val="28"/>
        </w:rPr>
        <w:t>орган</w:t>
      </w:r>
      <w:r w:rsidR="00121D93">
        <w:rPr>
          <w:rFonts w:ascii="Times New Roman" w:hAnsi="Times New Roman"/>
          <w:sz w:val="28"/>
          <w:szCs w:val="28"/>
        </w:rPr>
        <w:t>а Росфинмониторинга)</w:t>
      </w:r>
      <w:r w:rsidRPr="00121D93">
        <w:rPr>
          <w:rFonts w:ascii="Times New Roman" w:hAnsi="Times New Roman"/>
          <w:sz w:val="28"/>
          <w:szCs w:val="28"/>
        </w:rPr>
        <w:t>.</w:t>
      </w:r>
    </w:p>
    <w:p w:rsidR="00121D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5" w:name="sub_42"/>
      <w:bookmarkEnd w:id="64"/>
      <w:r w:rsidRPr="00121D93">
        <w:rPr>
          <w:rFonts w:ascii="Times New Roman" w:hAnsi="Times New Roman"/>
          <w:sz w:val="28"/>
          <w:szCs w:val="28"/>
        </w:rPr>
        <w:t>Запрос оформляется на бланке Росфинмониторинга (территориального органа</w:t>
      </w:r>
      <w:r w:rsidR="00E04397" w:rsidRPr="00121D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121D93">
        <w:rPr>
          <w:rFonts w:ascii="Times New Roman" w:hAnsi="Times New Roman"/>
          <w:sz w:val="28"/>
          <w:szCs w:val="28"/>
        </w:rPr>
        <w:t xml:space="preserve">) и подписывается </w:t>
      </w:r>
      <w:r w:rsidR="00622069" w:rsidRPr="00121D93">
        <w:rPr>
          <w:rFonts w:ascii="Times New Roman" w:hAnsi="Times New Roman"/>
          <w:sz w:val="28"/>
          <w:szCs w:val="28"/>
        </w:rPr>
        <w:t>директором Росфинмониторинга или его заместителем в соответствии с распределением обязанностей (при проведении проверки Росфинмониторингом), либо руководителем территориального органа Росфинмониторинга или его заместителем в соответствии с распределением обязанностей (при проведении проверки территориальным органом Росфинмониторинга)</w:t>
      </w:r>
      <w:r w:rsidRPr="00121D93">
        <w:rPr>
          <w:rFonts w:ascii="Times New Roman" w:hAnsi="Times New Roman"/>
          <w:sz w:val="28"/>
          <w:szCs w:val="28"/>
        </w:rPr>
        <w:t>.</w:t>
      </w:r>
      <w:bookmarkEnd w:id="65"/>
    </w:p>
    <w:p w:rsidR="00121D93" w:rsidRDefault="00121D93" w:rsidP="00121D93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E46C9E" w:rsidRPr="00121D93">
        <w:rPr>
          <w:rFonts w:ascii="Times New Roman" w:hAnsi="Times New Roman"/>
          <w:sz w:val="28"/>
          <w:szCs w:val="28"/>
        </w:rPr>
        <w:t>прос с приложением копии приказа о проведении проверки направляется организации</w:t>
      </w:r>
      <w:r w:rsidR="00363993" w:rsidRPr="00121D93">
        <w:rPr>
          <w:rFonts w:ascii="Times New Roman" w:hAnsi="Times New Roman"/>
          <w:sz w:val="28"/>
          <w:szCs w:val="28"/>
        </w:rPr>
        <w:t xml:space="preserve"> (индивидуальному предпринимателю)</w:t>
      </w:r>
      <w:r w:rsidR="00E46C9E" w:rsidRPr="00121D93">
        <w:rPr>
          <w:rFonts w:ascii="Times New Roman" w:hAnsi="Times New Roman"/>
          <w:sz w:val="28"/>
          <w:szCs w:val="28"/>
        </w:rPr>
        <w:t xml:space="preserve"> заказным почтовым отправлением с уведомлением о вручении или может быть доставлен нарочным.</w:t>
      </w:r>
    </w:p>
    <w:p w:rsidR="00E46C9E" w:rsidRDefault="00E46C9E" w:rsidP="00EA0561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21D93">
        <w:rPr>
          <w:rFonts w:ascii="Times New Roman" w:hAnsi="Times New Roman"/>
          <w:sz w:val="28"/>
          <w:szCs w:val="28"/>
        </w:rPr>
        <w:t>Днем получения организацией</w:t>
      </w:r>
      <w:r w:rsidR="00363993" w:rsidRPr="00121D93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121D93">
        <w:rPr>
          <w:rFonts w:ascii="Times New Roman" w:hAnsi="Times New Roman"/>
          <w:sz w:val="28"/>
          <w:szCs w:val="28"/>
        </w:rPr>
        <w:t xml:space="preserve"> запроса считается дата вручения заказного почтового отправления, указанная в уведомлении о вручении, либо дата вручения запроса на представление документов и информации нарочным.</w:t>
      </w:r>
    </w:p>
    <w:p w:rsidR="00E46C9E" w:rsidRPr="00765593" w:rsidRDefault="00E46C9E" w:rsidP="00121D93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6" w:name="sub_43"/>
      <w:r w:rsidRPr="00765593">
        <w:rPr>
          <w:rFonts w:ascii="Times New Roman" w:hAnsi="Times New Roman"/>
          <w:sz w:val="28"/>
          <w:szCs w:val="28"/>
        </w:rPr>
        <w:t>Организация</w:t>
      </w:r>
      <w:r w:rsidR="00EA0561" w:rsidRPr="00765593">
        <w:rPr>
          <w:rFonts w:ascii="Times New Roman" w:hAnsi="Times New Roman"/>
          <w:sz w:val="28"/>
          <w:szCs w:val="28"/>
        </w:rPr>
        <w:t xml:space="preserve"> или </w:t>
      </w:r>
      <w:r w:rsidR="00363993" w:rsidRPr="00765593">
        <w:rPr>
          <w:rFonts w:ascii="Times New Roman" w:hAnsi="Times New Roman"/>
          <w:sz w:val="28"/>
          <w:szCs w:val="28"/>
        </w:rPr>
        <w:t>индивидуальный предприниматель</w:t>
      </w:r>
      <w:r w:rsidRPr="00765593">
        <w:rPr>
          <w:rFonts w:ascii="Times New Roman" w:hAnsi="Times New Roman"/>
          <w:sz w:val="28"/>
          <w:szCs w:val="28"/>
        </w:rPr>
        <w:t xml:space="preserve"> обязан</w:t>
      </w:r>
      <w:r w:rsidR="00EA0561" w:rsidRPr="00765593">
        <w:rPr>
          <w:rFonts w:ascii="Times New Roman" w:hAnsi="Times New Roman"/>
          <w:sz w:val="28"/>
          <w:szCs w:val="28"/>
        </w:rPr>
        <w:t xml:space="preserve">ы </w:t>
      </w:r>
      <w:r w:rsidRPr="00765593">
        <w:rPr>
          <w:rFonts w:ascii="Times New Roman" w:hAnsi="Times New Roman"/>
          <w:sz w:val="28"/>
          <w:szCs w:val="28"/>
        </w:rPr>
        <w:t>представить Росфинмониторингу или его территориальному органу документы (копии документов) и информацию, необходимые для проведения камеральной проверки, в течение семи календарных дней со дня получения запроса.</w:t>
      </w:r>
    </w:p>
    <w:p w:rsidR="00EA0561" w:rsidRDefault="00E46C9E" w:rsidP="00EA0561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7" w:name="sub_44"/>
      <w:bookmarkEnd w:id="66"/>
      <w:r w:rsidRPr="00EA0561">
        <w:rPr>
          <w:rFonts w:ascii="Times New Roman" w:hAnsi="Times New Roman"/>
          <w:sz w:val="28"/>
          <w:szCs w:val="28"/>
        </w:rPr>
        <w:t>Документы (копии документов) и информация, необходимые для проведения камеральной проверки, представляются с сопроводительным письмом за подписью руководителя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 </w:t>
      </w:r>
      <w:r w:rsidR="00363993" w:rsidRPr="00EA0561">
        <w:rPr>
          <w:rFonts w:ascii="Times New Roman" w:hAnsi="Times New Roman"/>
          <w:sz w:val="28"/>
          <w:szCs w:val="28"/>
        </w:rPr>
        <w:t xml:space="preserve">(индивидуального предпринимателя) </w:t>
      </w:r>
      <w:r w:rsidRPr="00EA0561">
        <w:rPr>
          <w:rFonts w:ascii="Times New Roman" w:hAnsi="Times New Roman"/>
          <w:sz w:val="28"/>
          <w:szCs w:val="28"/>
        </w:rPr>
        <w:t>путем направления заказного почтового отправления с уведомлением о вручении или представления непосредственно</w:t>
      </w:r>
      <w:r w:rsidR="00EA0561">
        <w:rPr>
          <w:rFonts w:ascii="Times New Roman" w:hAnsi="Times New Roman"/>
          <w:sz w:val="28"/>
          <w:szCs w:val="28"/>
        </w:rPr>
        <w:t xml:space="preserve"> в</w:t>
      </w:r>
      <w:r w:rsidRPr="00EA0561">
        <w:rPr>
          <w:rFonts w:ascii="Times New Roman" w:hAnsi="Times New Roman"/>
          <w:sz w:val="28"/>
          <w:szCs w:val="28"/>
        </w:rPr>
        <w:t xml:space="preserve"> Росфинмониторинг (территориальн</w:t>
      </w:r>
      <w:r w:rsidR="00EA0561">
        <w:rPr>
          <w:rFonts w:ascii="Times New Roman" w:hAnsi="Times New Roman"/>
          <w:sz w:val="28"/>
          <w:szCs w:val="28"/>
        </w:rPr>
        <w:t xml:space="preserve">ый </w:t>
      </w:r>
      <w:r w:rsidRPr="00EA0561">
        <w:rPr>
          <w:rFonts w:ascii="Times New Roman" w:hAnsi="Times New Roman"/>
          <w:sz w:val="28"/>
          <w:szCs w:val="28"/>
        </w:rPr>
        <w:t>орган</w:t>
      </w:r>
      <w:r w:rsidR="00EA0561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EA0561">
        <w:rPr>
          <w:rFonts w:ascii="Times New Roman" w:hAnsi="Times New Roman"/>
          <w:sz w:val="28"/>
          <w:szCs w:val="28"/>
        </w:rPr>
        <w:t>) представителем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>.</w:t>
      </w:r>
      <w:bookmarkEnd w:id="67"/>
    </w:p>
    <w:p w:rsidR="00E46C9E" w:rsidRDefault="00E46C9E" w:rsidP="00EA0561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0561">
        <w:rPr>
          <w:rFonts w:ascii="Times New Roman" w:hAnsi="Times New Roman"/>
          <w:sz w:val="28"/>
          <w:szCs w:val="28"/>
        </w:rPr>
        <w:t>Представляемые копии документов (информация) должны быть заверены в установленном порядке (копия каждого листа доку</w:t>
      </w:r>
      <w:r w:rsidR="00EA0561">
        <w:rPr>
          <w:rFonts w:ascii="Times New Roman" w:hAnsi="Times New Roman"/>
          <w:sz w:val="28"/>
          <w:szCs w:val="28"/>
        </w:rPr>
        <w:t>мента должна содержать надпись «Копия верна»</w:t>
      </w:r>
      <w:r w:rsidRPr="00EA0561">
        <w:rPr>
          <w:rFonts w:ascii="Times New Roman" w:hAnsi="Times New Roman"/>
          <w:sz w:val="28"/>
          <w:szCs w:val="28"/>
        </w:rPr>
        <w:t xml:space="preserve"> и быть заверена подписью руководителя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с указанием даты заверения копии, а также оттиском печати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</w:t>
      </w:r>
      <w:r w:rsidR="00363993" w:rsidRPr="00EA0561">
        <w:rPr>
          <w:rFonts w:ascii="Times New Roman" w:hAnsi="Times New Roman"/>
          <w:sz w:val="28"/>
          <w:szCs w:val="28"/>
        </w:rPr>
        <w:lastRenderedPageBreak/>
        <w:t>(индивидуального предпринимателя – при наличии)</w:t>
      </w:r>
      <w:r w:rsidRPr="00EA0561">
        <w:rPr>
          <w:rFonts w:ascii="Times New Roman" w:hAnsi="Times New Roman"/>
          <w:sz w:val="28"/>
          <w:szCs w:val="28"/>
        </w:rPr>
        <w:t>, либо документы должны быть сшиты, пронумерованы, заверены подписью руководителя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и скреплены печатью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 – при наличии)</w:t>
      </w:r>
      <w:r w:rsidRPr="00EA0561">
        <w:rPr>
          <w:rFonts w:ascii="Times New Roman" w:hAnsi="Times New Roman"/>
          <w:sz w:val="28"/>
          <w:szCs w:val="28"/>
        </w:rPr>
        <w:t>).</w:t>
      </w:r>
    </w:p>
    <w:p w:rsidR="00E46C9E" w:rsidRDefault="00E46C9E" w:rsidP="00EA0561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0561">
        <w:rPr>
          <w:rFonts w:ascii="Times New Roman" w:hAnsi="Times New Roman"/>
          <w:sz w:val="28"/>
          <w:szCs w:val="28"/>
        </w:rPr>
        <w:t>В случае если по запросу документы (копии документов) и информация не могут быть предоставлены в течение семи календарных дней со дня получения запроса либо отсутствуют, руководитель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(индивидуальный предприниматель)</w:t>
      </w:r>
      <w:r w:rsidRPr="00EA0561">
        <w:rPr>
          <w:rFonts w:ascii="Times New Roman" w:hAnsi="Times New Roman"/>
          <w:sz w:val="28"/>
          <w:szCs w:val="28"/>
        </w:rPr>
        <w:t xml:space="preserve"> или уполномоченный представитель организации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EA0561">
        <w:rPr>
          <w:rFonts w:ascii="Times New Roman" w:hAnsi="Times New Roman"/>
          <w:sz w:val="28"/>
          <w:szCs w:val="28"/>
        </w:rPr>
        <w:t xml:space="preserve"> должен до истечения такого срока предоставить письменное мотивированное объяснение о причинах неисполнения запроса.</w:t>
      </w:r>
    </w:p>
    <w:p w:rsidR="00E46C9E" w:rsidRPr="00EA0561" w:rsidRDefault="00E46C9E" w:rsidP="00EA0561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8" w:name="sub_45"/>
      <w:r w:rsidRPr="00EA0561">
        <w:rPr>
          <w:rFonts w:ascii="Times New Roman" w:hAnsi="Times New Roman"/>
          <w:sz w:val="28"/>
          <w:szCs w:val="28"/>
        </w:rPr>
        <w:t>Днем представления организацией</w:t>
      </w:r>
      <w:r w:rsidR="00363993" w:rsidRPr="00EA0561">
        <w:rPr>
          <w:rFonts w:ascii="Times New Roman" w:hAnsi="Times New Roman"/>
          <w:sz w:val="28"/>
          <w:szCs w:val="28"/>
        </w:rPr>
        <w:t xml:space="preserve"> (индивидуальным предпринимателем)</w:t>
      </w:r>
      <w:r w:rsidRPr="00EA0561">
        <w:rPr>
          <w:rFonts w:ascii="Times New Roman" w:hAnsi="Times New Roman"/>
          <w:sz w:val="28"/>
          <w:szCs w:val="28"/>
        </w:rPr>
        <w:t xml:space="preserve"> документов (копий документов) и информации Росфинмониторингу или его территориальному органу считается:</w:t>
      </w:r>
    </w:p>
    <w:bookmarkEnd w:id="68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для документов (копий документов) и информации, направленных заказным почтовым отправл</w:t>
      </w:r>
      <w:r w:rsidR="00EA0561">
        <w:rPr>
          <w:rFonts w:ascii="Times New Roman" w:hAnsi="Times New Roman" w:cs="Times New Roman"/>
          <w:sz w:val="28"/>
          <w:szCs w:val="28"/>
        </w:rPr>
        <w:t xml:space="preserve">ением с уведомлением о вручении, – </w:t>
      </w:r>
      <w:r w:rsidRPr="00793FE3">
        <w:rPr>
          <w:rFonts w:ascii="Times New Roman" w:hAnsi="Times New Roman" w:cs="Times New Roman"/>
          <w:sz w:val="28"/>
          <w:szCs w:val="28"/>
        </w:rPr>
        <w:t>дата направления заказного почтового отправления с уведомлением о вручении;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для документов (копий документов) и информации, представленных непосредственно представителем организации</w:t>
      </w:r>
      <w:r w:rsidR="00B450D2" w:rsidRPr="00793FE3">
        <w:rPr>
          <w:rFonts w:ascii="Times New Roman" w:hAnsi="Times New Roman" w:cs="Times New Roman"/>
          <w:sz w:val="28"/>
          <w:szCs w:val="28"/>
        </w:rPr>
        <w:t xml:space="preserve"> (индивидуальным предпринимателем)</w:t>
      </w:r>
      <w:r w:rsidR="00EA0561">
        <w:rPr>
          <w:rFonts w:ascii="Times New Roman" w:hAnsi="Times New Roman" w:cs="Times New Roman"/>
          <w:sz w:val="28"/>
          <w:szCs w:val="28"/>
        </w:rPr>
        <w:t xml:space="preserve">,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дата, указанная в отметке Росфинмониторинга </w:t>
      </w:r>
      <w:r w:rsidR="00EA056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93FE3">
        <w:rPr>
          <w:rFonts w:ascii="Times New Roman" w:hAnsi="Times New Roman" w:cs="Times New Roman"/>
          <w:sz w:val="28"/>
          <w:szCs w:val="28"/>
        </w:rPr>
        <w:t>или его территориального органа о принятии сведений и документов.</w:t>
      </w:r>
    </w:p>
    <w:p w:rsidR="00E46C9E" w:rsidRPr="00765593" w:rsidRDefault="00E46C9E" w:rsidP="00EA0561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9" w:name="sub_46"/>
      <w:r w:rsidRPr="00765593">
        <w:rPr>
          <w:rFonts w:ascii="Times New Roman" w:hAnsi="Times New Roman"/>
          <w:sz w:val="28"/>
          <w:szCs w:val="28"/>
        </w:rPr>
        <w:t>После получения документов и информации должностные лица</w:t>
      </w:r>
      <w:r w:rsidR="00EA0561" w:rsidRPr="00765593">
        <w:rPr>
          <w:rFonts w:ascii="Times New Roman" w:hAnsi="Times New Roman"/>
          <w:sz w:val="28"/>
          <w:szCs w:val="28"/>
        </w:rPr>
        <w:t xml:space="preserve"> Росфинмониторинга или его территориального органа, уполномоченные на проведение проверки, </w:t>
      </w:r>
      <w:r w:rsidR="00AC54CF" w:rsidRPr="001C1270">
        <w:rPr>
          <w:rFonts w:ascii="Times New Roman" w:hAnsi="Times New Roman"/>
          <w:sz w:val="28"/>
          <w:szCs w:val="28"/>
        </w:rPr>
        <w:t>изучают и анализируют</w:t>
      </w:r>
      <w:r w:rsidRPr="001C1270">
        <w:rPr>
          <w:rFonts w:ascii="Times New Roman" w:hAnsi="Times New Roman"/>
          <w:sz w:val="28"/>
          <w:szCs w:val="28"/>
        </w:rPr>
        <w:t xml:space="preserve"> с точки</w:t>
      </w:r>
      <w:r w:rsidRPr="00765593">
        <w:rPr>
          <w:rFonts w:ascii="Times New Roman" w:hAnsi="Times New Roman"/>
          <w:sz w:val="28"/>
          <w:szCs w:val="28"/>
        </w:rPr>
        <w:t xml:space="preserve"> зрения соблюдения требований законодательства о противодействии легализации (отмыванию) доходов, полученных преступным путем, и финансированию терроризма.</w:t>
      </w:r>
    </w:p>
    <w:bookmarkEnd w:id="69"/>
    <w:p w:rsidR="00E46C9E" w:rsidRPr="00793FE3" w:rsidRDefault="00E46C9E" w:rsidP="00EA056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EA0561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70" w:name="sub_1304"/>
      <w:r w:rsidRPr="00793FE3">
        <w:rPr>
          <w:rFonts w:ascii="Times New Roman" w:hAnsi="Times New Roman" w:cs="Times New Roman"/>
          <w:sz w:val="28"/>
          <w:szCs w:val="28"/>
        </w:rPr>
        <w:t>Оформление результатов проверки</w:t>
      </w:r>
    </w:p>
    <w:bookmarkEnd w:id="70"/>
    <w:p w:rsidR="00E46C9E" w:rsidRPr="00793FE3" w:rsidRDefault="00E46C9E" w:rsidP="00EA056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Default="00E46C9E" w:rsidP="00EA0561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71" w:name="sub_47"/>
      <w:r w:rsidRPr="00EA0561">
        <w:rPr>
          <w:rFonts w:ascii="Times New Roman" w:hAnsi="Times New Roman"/>
          <w:sz w:val="28"/>
          <w:szCs w:val="28"/>
        </w:rPr>
        <w:t>По результатам проверки должностным лицом или комиссией Росфинмониторинга (территориального органа</w:t>
      </w:r>
      <w:r w:rsidR="00BD7EA0" w:rsidRPr="00EA0561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EA0561">
        <w:rPr>
          <w:rFonts w:ascii="Times New Roman" w:hAnsi="Times New Roman"/>
          <w:sz w:val="28"/>
          <w:szCs w:val="28"/>
        </w:rPr>
        <w:t>), осуществляющим проверку, составляется акт проверки в двух экземплярах.</w:t>
      </w:r>
    </w:p>
    <w:p w:rsidR="00E46C9E" w:rsidRPr="00BB68D9" w:rsidRDefault="00E46C9E" w:rsidP="00BB68D9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72" w:name="sub_48"/>
      <w:bookmarkEnd w:id="71"/>
      <w:r w:rsidRPr="00BB68D9">
        <w:rPr>
          <w:rFonts w:ascii="Times New Roman" w:hAnsi="Times New Roman"/>
          <w:sz w:val="28"/>
          <w:szCs w:val="28"/>
        </w:rPr>
        <w:t>Акт проверки должен содержать следующие сведения: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4801"/>
      <w:bookmarkEnd w:id="72"/>
      <w:r w:rsidRPr="00793FE3">
        <w:rPr>
          <w:rFonts w:ascii="Times New Roman" w:hAnsi="Times New Roman" w:cs="Times New Roman"/>
          <w:sz w:val="28"/>
          <w:szCs w:val="28"/>
        </w:rPr>
        <w:t>дату и место составления;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4802"/>
      <w:bookmarkEnd w:id="73"/>
      <w:r w:rsidRPr="00793FE3">
        <w:rPr>
          <w:rFonts w:ascii="Times New Roman" w:hAnsi="Times New Roman" w:cs="Times New Roman"/>
          <w:sz w:val="28"/>
          <w:szCs w:val="28"/>
        </w:rPr>
        <w:t>наименование органа</w:t>
      </w:r>
      <w:r w:rsidR="00BD7EA0" w:rsidRPr="00793FE3">
        <w:rPr>
          <w:rFonts w:ascii="Times New Roman" w:hAnsi="Times New Roman" w:cs="Times New Roman"/>
          <w:sz w:val="28"/>
          <w:szCs w:val="28"/>
        </w:rPr>
        <w:t>, проводившего проверку</w:t>
      </w:r>
      <w:r w:rsidR="00BB68D9"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>Росфинмониторинг (территориальный орган</w:t>
      </w:r>
      <w:r w:rsidR="00BD7EA0" w:rsidRPr="00793FE3">
        <w:rPr>
          <w:rFonts w:ascii="Times New Roman" w:hAnsi="Times New Roman" w:cs="Times New Roman"/>
          <w:sz w:val="28"/>
          <w:szCs w:val="28"/>
        </w:rPr>
        <w:t xml:space="preserve"> Росфинмониторинга</w:t>
      </w:r>
      <w:r w:rsidRPr="00793FE3">
        <w:rPr>
          <w:rFonts w:ascii="Times New Roman" w:hAnsi="Times New Roman" w:cs="Times New Roman"/>
          <w:sz w:val="28"/>
          <w:szCs w:val="28"/>
        </w:rPr>
        <w:t>);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4803"/>
      <w:bookmarkEnd w:id="74"/>
      <w:r w:rsidRPr="00793FE3">
        <w:rPr>
          <w:rFonts w:ascii="Times New Roman" w:hAnsi="Times New Roman" w:cs="Times New Roman"/>
          <w:sz w:val="28"/>
          <w:szCs w:val="28"/>
        </w:rPr>
        <w:t>дату и номер приказа, на основании которого проведена проверка;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4804"/>
      <w:bookmarkEnd w:id="75"/>
      <w:r w:rsidRPr="00793FE3">
        <w:rPr>
          <w:rFonts w:ascii="Times New Roman" w:hAnsi="Times New Roman" w:cs="Times New Roman"/>
          <w:sz w:val="28"/>
          <w:szCs w:val="28"/>
        </w:rPr>
        <w:lastRenderedPageBreak/>
        <w:t>фамилия, имя, отчество и дол</w:t>
      </w:r>
      <w:r w:rsidR="00BB68D9">
        <w:rPr>
          <w:rFonts w:ascii="Times New Roman" w:hAnsi="Times New Roman" w:cs="Times New Roman"/>
          <w:sz w:val="28"/>
          <w:szCs w:val="28"/>
        </w:rPr>
        <w:t>жность лица (лиц), проводившего</w:t>
      </w:r>
      <w:r w:rsidRPr="00793FE3">
        <w:rPr>
          <w:rFonts w:ascii="Times New Roman" w:hAnsi="Times New Roman" w:cs="Times New Roman"/>
          <w:sz w:val="28"/>
          <w:szCs w:val="28"/>
        </w:rPr>
        <w:t>(их) проверку;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4805"/>
      <w:bookmarkEnd w:id="76"/>
      <w:r w:rsidRPr="00793FE3">
        <w:rPr>
          <w:rFonts w:ascii="Times New Roman" w:hAnsi="Times New Roman" w:cs="Times New Roman"/>
          <w:sz w:val="28"/>
          <w:szCs w:val="28"/>
        </w:rPr>
        <w:t>наименование проверяемой организации (</w:t>
      </w:r>
      <w:r w:rsidR="00CC01E8" w:rsidRPr="00793FE3">
        <w:rPr>
          <w:rFonts w:ascii="Times New Roman" w:hAnsi="Times New Roman" w:cs="Times New Roman"/>
          <w:sz w:val="28"/>
          <w:szCs w:val="28"/>
        </w:rPr>
        <w:t xml:space="preserve">Ф.И.О. </w:t>
      </w:r>
      <w:r w:rsidR="001B02CD" w:rsidRPr="00793FE3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793FE3">
        <w:rPr>
          <w:rFonts w:ascii="Times New Roman" w:hAnsi="Times New Roman" w:cs="Times New Roman"/>
          <w:sz w:val="28"/>
          <w:szCs w:val="28"/>
        </w:rPr>
        <w:t>), ИНН, ОГРН, место нахождения организации</w:t>
      </w:r>
      <w:r w:rsidR="001B02CD"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="001B02CD" w:rsidRPr="001C1270">
        <w:rPr>
          <w:rFonts w:ascii="Times New Roman" w:hAnsi="Times New Roman" w:cs="Times New Roman"/>
          <w:sz w:val="28"/>
          <w:szCs w:val="28"/>
        </w:rPr>
        <w:t>(</w:t>
      </w:r>
      <w:r w:rsidR="00AC54CF" w:rsidRPr="001C1270">
        <w:rPr>
          <w:rFonts w:ascii="Times New Roman" w:hAnsi="Times New Roman" w:cs="Times New Roman"/>
          <w:sz w:val="28"/>
          <w:szCs w:val="28"/>
        </w:rPr>
        <w:t>место жительства</w:t>
      </w:r>
      <w:r w:rsidR="00AC54CF">
        <w:rPr>
          <w:rFonts w:ascii="Times New Roman" w:hAnsi="Times New Roman" w:cs="Times New Roman"/>
          <w:sz w:val="28"/>
          <w:szCs w:val="28"/>
        </w:rPr>
        <w:t xml:space="preserve"> </w:t>
      </w:r>
      <w:r w:rsidR="001B02CD" w:rsidRPr="00793FE3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  <w:r w:rsidRPr="00793FE3">
        <w:rPr>
          <w:rFonts w:ascii="Times New Roman" w:hAnsi="Times New Roman" w:cs="Times New Roman"/>
          <w:sz w:val="28"/>
          <w:szCs w:val="28"/>
        </w:rPr>
        <w:t xml:space="preserve"> и место фактического осуществления деятельности организации (</w:t>
      </w:r>
      <w:r w:rsidR="001B02CD" w:rsidRPr="00793FE3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793FE3">
        <w:rPr>
          <w:rFonts w:ascii="Times New Roman" w:hAnsi="Times New Roman" w:cs="Times New Roman"/>
          <w:sz w:val="28"/>
          <w:szCs w:val="28"/>
        </w:rPr>
        <w:t>);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4806"/>
      <w:bookmarkEnd w:id="77"/>
      <w:r w:rsidRPr="00793FE3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4807"/>
      <w:bookmarkEnd w:id="78"/>
      <w:r w:rsidRPr="00793FE3">
        <w:rPr>
          <w:rFonts w:ascii="Times New Roman" w:hAnsi="Times New Roman" w:cs="Times New Roman"/>
          <w:sz w:val="28"/>
          <w:szCs w:val="28"/>
        </w:rPr>
        <w:t>срок проведения проверки;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4808"/>
      <w:bookmarkEnd w:id="79"/>
      <w:r w:rsidRPr="00793FE3">
        <w:rPr>
          <w:rFonts w:ascii="Times New Roman" w:hAnsi="Times New Roman" w:cs="Times New Roman"/>
          <w:sz w:val="28"/>
          <w:szCs w:val="28"/>
        </w:rPr>
        <w:t>сведения о результатах проверки, в том числе</w:t>
      </w:r>
      <w:r w:rsidR="001B02CD" w:rsidRPr="00793FE3">
        <w:rPr>
          <w:rFonts w:ascii="Times New Roman" w:hAnsi="Times New Roman" w:cs="Times New Roman"/>
          <w:sz w:val="28"/>
          <w:szCs w:val="28"/>
        </w:rPr>
        <w:t>,</w:t>
      </w:r>
      <w:r w:rsidRPr="00793FE3">
        <w:rPr>
          <w:rFonts w:ascii="Times New Roman" w:hAnsi="Times New Roman" w:cs="Times New Roman"/>
          <w:sz w:val="28"/>
          <w:szCs w:val="28"/>
        </w:rPr>
        <w:t xml:space="preserve"> о выявленных нарушениях, об их характере, о лицах, на которых возлагается ответственность за совершение этих нарушений;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4809"/>
      <w:bookmarkEnd w:id="80"/>
      <w:r w:rsidRPr="00793FE3">
        <w:rPr>
          <w:rFonts w:ascii="Times New Roman" w:hAnsi="Times New Roman" w:cs="Times New Roman"/>
          <w:sz w:val="28"/>
          <w:szCs w:val="28"/>
        </w:rPr>
        <w:t>подпись должностного(их) лица (лиц), проводившего(их) проверку;</w:t>
      </w:r>
    </w:p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4810"/>
      <w:bookmarkEnd w:id="81"/>
      <w:r w:rsidRPr="00793FE3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5A5DB5" w:rsidRPr="00793FE3">
        <w:rPr>
          <w:rFonts w:ascii="Times New Roman" w:hAnsi="Times New Roman" w:cs="Times New Roman"/>
          <w:sz w:val="28"/>
          <w:szCs w:val="28"/>
        </w:rPr>
        <w:t>о направлении акта проверки в адрес</w:t>
      </w:r>
      <w:r w:rsidR="003C7449"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организации (индивидуального предпринимателя) либо </w:t>
      </w:r>
      <w:r w:rsidR="00052D52" w:rsidRPr="00793FE3">
        <w:rPr>
          <w:rFonts w:ascii="Times New Roman" w:hAnsi="Times New Roman" w:cs="Times New Roman"/>
          <w:sz w:val="28"/>
          <w:szCs w:val="28"/>
        </w:rPr>
        <w:t>ознакомлении с актом проверки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Pr="00793FE3">
        <w:rPr>
          <w:rFonts w:ascii="Times New Roman" w:hAnsi="Times New Roman" w:cs="Times New Roman"/>
          <w:sz w:val="28"/>
          <w:szCs w:val="28"/>
        </w:rPr>
        <w:t>руководител</w:t>
      </w:r>
      <w:r w:rsidR="00052D52" w:rsidRPr="00793FE3">
        <w:rPr>
          <w:rFonts w:ascii="Times New Roman" w:hAnsi="Times New Roman" w:cs="Times New Roman"/>
          <w:sz w:val="28"/>
          <w:szCs w:val="28"/>
        </w:rPr>
        <w:t>я</w:t>
      </w:r>
      <w:r w:rsidRPr="00793FE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1B02CD" w:rsidRPr="00793FE3">
        <w:rPr>
          <w:rFonts w:ascii="Times New Roman" w:hAnsi="Times New Roman" w:cs="Times New Roman"/>
          <w:sz w:val="28"/>
          <w:szCs w:val="28"/>
        </w:rPr>
        <w:t xml:space="preserve"> (</w:t>
      </w:r>
      <w:r w:rsidR="00CB6447" w:rsidRPr="00793FE3">
        <w:rPr>
          <w:rFonts w:ascii="Times New Roman" w:hAnsi="Times New Roman" w:cs="Times New Roman"/>
          <w:sz w:val="28"/>
          <w:szCs w:val="28"/>
        </w:rPr>
        <w:t>уполномоченно</w:t>
      </w:r>
      <w:r w:rsidR="00052D52" w:rsidRPr="00793FE3">
        <w:rPr>
          <w:rFonts w:ascii="Times New Roman" w:hAnsi="Times New Roman" w:cs="Times New Roman"/>
          <w:sz w:val="28"/>
          <w:szCs w:val="28"/>
        </w:rPr>
        <w:t>го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052D52" w:rsidRPr="00793FE3">
        <w:rPr>
          <w:rFonts w:ascii="Times New Roman" w:hAnsi="Times New Roman" w:cs="Times New Roman"/>
          <w:sz w:val="28"/>
          <w:szCs w:val="28"/>
        </w:rPr>
        <w:t>я организации</w:t>
      </w:r>
      <w:r w:rsidR="001B02CD" w:rsidRPr="00793FE3">
        <w:rPr>
          <w:rFonts w:ascii="Times New Roman" w:hAnsi="Times New Roman" w:cs="Times New Roman"/>
          <w:sz w:val="28"/>
          <w:szCs w:val="28"/>
        </w:rPr>
        <w:t>)</w:t>
      </w:r>
      <w:r w:rsidRPr="00793FE3">
        <w:rPr>
          <w:rFonts w:ascii="Times New Roman" w:hAnsi="Times New Roman" w:cs="Times New Roman"/>
          <w:sz w:val="28"/>
          <w:szCs w:val="28"/>
        </w:rPr>
        <w:t xml:space="preserve"> или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 w:rsidR="00052D52" w:rsidRPr="00793FE3">
        <w:rPr>
          <w:rFonts w:ascii="Times New Roman" w:hAnsi="Times New Roman" w:cs="Times New Roman"/>
          <w:sz w:val="28"/>
          <w:szCs w:val="28"/>
        </w:rPr>
        <w:t>го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052D52" w:rsidRPr="00793FE3">
        <w:rPr>
          <w:rFonts w:ascii="Times New Roman" w:hAnsi="Times New Roman" w:cs="Times New Roman"/>
          <w:sz w:val="28"/>
          <w:szCs w:val="28"/>
        </w:rPr>
        <w:t>я</w:t>
      </w:r>
      <w:r w:rsidR="001B02CD" w:rsidRPr="00793FE3">
        <w:rPr>
          <w:rFonts w:ascii="Times New Roman" w:hAnsi="Times New Roman" w:cs="Times New Roman"/>
          <w:sz w:val="28"/>
          <w:szCs w:val="28"/>
        </w:rPr>
        <w:t xml:space="preserve"> (</w:t>
      </w:r>
      <w:r w:rsidR="00CB6447" w:rsidRPr="00793FE3">
        <w:rPr>
          <w:rFonts w:ascii="Times New Roman" w:hAnsi="Times New Roman" w:cs="Times New Roman"/>
          <w:sz w:val="28"/>
          <w:szCs w:val="28"/>
        </w:rPr>
        <w:t>уполномоченно</w:t>
      </w:r>
      <w:r w:rsidR="00052D52" w:rsidRPr="00793FE3">
        <w:rPr>
          <w:rFonts w:ascii="Times New Roman" w:hAnsi="Times New Roman" w:cs="Times New Roman"/>
          <w:sz w:val="28"/>
          <w:szCs w:val="28"/>
        </w:rPr>
        <w:t>го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052D52" w:rsidRPr="00793FE3">
        <w:rPr>
          <w:rFonts w:ascii="Times New Roman" w:hAnsi="Times New Roman" w:cs="Times New Roman"/>
          <w:sz w:val="28"/>
          <w:szCs w:val="28"/>
        </w:rPr>
        <w:t>я</w:t>
      </w:r>
      <w:r w:rsidR="00CB6447"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="001B02CD" w:rsidRPr="00793FE3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  <w:r w:rsidR="00106442"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="00052D52" w:rsidRPr="00793FE3">
        <w:rPr>
          <w:rFonts w:ascii="Times New Roman" w:hAnsi="Times New Roman" w:cs="Times New Roman"/>
          <w:sz w:val="28"/>
          <w:szCs w:val="28"/>
        </w:rPr>
        <w:t xml:space="preserve">либо об отказе в ознакомлении </w:t>
      </w:r>
      <w:r w:rsidR="002E5D5A" w:rsidRPr="00793FE3">
        <w:rPr>
          <w:rFonts w:ascii="Times New Roman" w:hAnsi="Times New Roman" w:cs="Times New Roman"/>
          <w:sz w:val="28"/>
          <w:szCs w:val="28"/>
        </w:rPr>
        <w:t xml:space="preserve">с </w:t>
      </w:r>
      <w:r w:rsidR="00052D52" w:rsidRPr="00793FE3">
        <w:rPr>
          <w:rFonts w:ascii="Times New Roman" w:hAnsi="Times New Roman" w:cs="Times New Roman"/>
          <w:sz w:val="28"/>
          <w:szCs w:val="28"/>
        </w:rPr>
        <w:t>акт</w:t>
      </w:r>
      <w:r w:rsidR="002E5D5A" w:rsidRPr="00793FE3">
        <w:rPr>
          <w:rFonts w:ascii="Times New Roman" w:hAnsi="Times New Roman" w:cs="Times New Roman"/>
          <w:sz w:val="28"/>
          <w:szCs w:val="28"/>
        </w:rPr>
        <w:t>ом</w:t>
      </w:r>
      <w:r w:rsidR="00052D52" w:rsidRPr="00793FE3">
        <w:rPr>
          <w:rFonts w:ascii="Times New Roman" w:hAnsi="Times New Roman" w:cs="Times New Roman"/>
          <w:sz w:val="28"/>
          <w:szCs w:val="28"/>
        </w:rPr>
        <w:t xml:space="preserve"> проверки руководителя организации (уполномоченного представителя организации) или индивидуального предпринимателя (уполномоченного представителя индивидуального предпринимателя)</w:t>
      </w:r>
      <w:r w:rsidRPr="00793FE3">
        <w:rPr>
          <w:rFonts w:ascii="Times New Roman" w:hAnsi="Times New Roman" w:cs="Times New Roman"/>
          <w:sz w:val="28"/>
          <w:szCs w:val="28"/>
        </w:rPr>
        <w:t>.</w:t>
      </w:r>
    </w:p>
    <w:p w:rsidR="00394718" w:rsidRDefault="00E46C9E" w:rsidP="00394718">
      <w:pPr>
        <w:pStyle w:val="affff"/>
        <w:numPr>
          <w:ilvl w:val="0"/>
          <w:numId w:val="4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83" w:name="sub_49"/>
      <w:bookmarkEnd w:id="82"/>
      <w:r w:rsidRPr="00394718">
        <w:rPr>
          <w:rFonts w:ascii="Times New Roman" w:hAnsi="Times New Roman"/>
          <w:sz w:val="28"/>
          <w:szCs w:val="28"/>
        </w:rPr>
        <w:t>Акт составляется в пределах срока проведения проверки, установленного приказом на ее проведение. Дата подписания акта проверки, составленного по результатам проверки, считается датой окончания проверки.</w:t>
      </w:r>
      <w:bookmarkEnd w:id="83"/>
    </w:p>
    <w:p w:rsidR="00394718" w:rsidRDefault="00E46C9E" w:rsidP="00394718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94718">
        <w:rPr>
          <w:rFonts w:ascii="Times New Roman" w:hAnsi="Times New Roman"/>
          <w:sz w:val="28"/>
          <w:szCs w:val="28"/>
        </w:rPr>
        <w:t>Акт должен составляться на русском языке, иметь сквозную нумерацию страниц.</w:t>
      </w:r>
    </w:p>
    <w:p w:rsidR="00394718" w:rsidRDefault="00E46C9E" w:rsidP="00394718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94718">
        <w:rPr>
          <w:rFonts w:ascii="Times New Roman" w:hAnsi="Times New Roman"/>
          <w:sz w:val="28"/>
          <w:szCs w:val="28"/>
        </w:rPr>
        <w:t>При составлении акта должна быть обеспечена достоверность, объективность, обоснованность, системность и четкость изложения.</w:t>
      </w:r>
    </w:p>
    <w:p w:rsidR="00394718" w:rsidRDefault="00E46C9E" w:rsidP="00394718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94718">
        <w:rPr>
          <w:rFonts w:ascii="Times New Roman" w:hAnsi="Times New Roman"/>
          <w:sz w:val="28"/>
          <w:szCs w:val="28"/>
        </w:rPr>
        <w:t>К экземпляру акта проверки прилагаются заверенные подписью руководителя организации</w:t>
      </w:r>
      <w:r w:rsidR="001B02CD" w:rsidRPr="00394718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="00765593">
        <w:rPr>
          <w:rFonts w:ascii="Times New Roman" w:hAnsi="Times New Roman"/>
          <w:sz w:val="28"/>
          <w:szCs w:val="28"/>
        </w:rPr>
        <w:t xml:space="preserve"> или </w:t>
      </w:r>
      <w:r w:rsidRPr="00394718">
        <w:rPr>
          <w:rFonts w:ascii="Times New Roman" w:hAnsi="Times New Roman"/>
          <w:sz w:val="28"/>
          <w:szCs w:val="28"/>
        </w:rPr>
        <w:t>уполномоченного представителя организации</w:t>
      </w:r>
      <w:r w:rsidR="00765593">
        <w:rPr>
          <w:rFonts w:ascii="Times New Roman" w:hAnsi="Times New Roman"/>
          <w:sz w:val="28"/>
          <w:szCs w:val="28"/>
        </w:rPr>
        <w:t xml:space="preserve"> (индивидуального </w:t>
      </w:r>
      <w:r w:rsidR="001B02CD" w:rsidRPr="00394718">
        <w:rPr>
          <w:rFonts w:ascii="Times New Roman" w:hAnsi="Times New Roman"/>
          <w:sz w:val="28"/>
          <w:szCs w:val="28"/>
        </w:rPr>
        <w:t>предпринимателя)</w:t>
      </w:r>
      <w:r w:rsidRPr="00394718">
        <w:rPr>
          <w:rFonts w:ascii="Times New Roman" w:hAnsi="Times New Roman"/>
          <w:sz w:val="28"/>
          <w:szCs w:val="28"/>
        </w:rPr>
        <w:t xml:space="preserve"> и печатью организации</w:t>
      </w:r>
      <w:r w:rsidR="00765593">
        <w:rPr>
          <w:rFonts w:ascii="Times New Roman" w:hAnsi="Times New Roman"/>
          <w:sz w:val="28"/>
          <w:szCs w:val="28"/>
        </w:rPr>
        <w:t xml:space="preserve"> (индивидуального </w:t>
      </w:r>
      <w:r w:rsidR="001B02CD" w:rsidRPr="00394718">
        <w:rPr>
          <w:rFonts w:ascii="Times New Roman" w:hAnsi="Times New Roman"/>
          <w:sz w:val="28"/>
          <w:szCs w:val="28"/>
        </w:rPr>
        <w:t>предпринимателя – при наличии)</w:t>
      </w:r>
      <w:r w:rsidRPr="00394718">
        <w:rPr>
          <w:rFonts w:ascii="Times New Roman" w:hAnsi="Times New Roman"/>
          <w:sz w:val="28"/>
          <w:szCs w:val="28"/>
        </w:rPr>
        <w:t xml:space="preserve"> копии документов, подтверждающие информацию о выявленных в ходе проверки нарушениях законодательства о противодействии легализации (отмыванию) доходов, полученных преступным путем, и финансированию терроризма.</w:t>
      </w:r>
    </w:p>
    <w:p w:rsidR="00394718" w:rsidRPr="00765593" w:rsidRDefault="00E46C9E" w:rsidP="00394718">
      <w:pPr>
        <w:pStyle w:val="affff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К акту проверки могут быть приложены объяснения </w:t>
      </w:r>
      <w:r w:rsidR="00394718" w:rsidRPr="00765593">
        <w:rPr>
          <w:rFonts w:ascii="Times New Roman" w:hAnsi="Times New Roman"/>
          <w:sz w:val="28"/>
          <w:szCs w:val="28"/>
        </w:rPr>
        <w:t xml:space="preserve">работников </w:t>
      </w:r>
      <w:r w:rsidRPr="00765593">
        <w:rPr>
          <w:rFonts w:ascii="Times New Roman" w:hAnsi="Times New Roman"/>
          <w:sz w:val="28"/>
          <w:szCs w:val="28"/>
        </w:rPr>
        <w:t xml:space="preserve"> организации</w:t>
      </w:r>
      <w:r w:rsidR="004539D6" w:rsidRPr="0076559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E46C9E" w:rsidRPr="00793FE3" w:rsidRDefault="00E46C9E" w:rsidP="00394718">
      <w:pPr>
        <w:pStyle w:val="affff"/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lastRenderedPageBreak/>
        <w:t>Оба экземпляра акта проверки подписываются должностным(и) лицом(ами) Росфинмониторинга или его территориального органа, уполномоченным(и) на проведение проверки.</w:t>
      </w:r>
      <w:r w:rsidR="00394718">
        <w:rPr>
          <w:rFonts w:ascii="Times New Roman" w:hAnsi="Times New Roman"/>
          <w:sz w:val="28"/>
          <w:szCs w:val="28"/>
        </w:rPr>
        <w:t xml:space="preserve"> </w:t>
      </w:r>
      <w:r w:rsidRPr="00793FE3">
        <w:rPr>
          <w:rFonts w:ascii="Times New Roman" w:hAnsi="Times New Roman"/>
          <w:sz w:val="28"/>
          <w:szCs w:val="28"/>
        </w:rPr>
        <w:t>Второй экзем</w:t>
      </w:r>
      <w:r w:rsidR="00394718">
        <w:rPr>
          <w:rFonts w:ascii="Times New Roman" w:hAnsi="Times New Roman"/>
          <w:sz w:val="28"/>
          <w:szCs w:val="28"/>
        </w:rPr>
        <w:t>пляр акта проверки в течение тре</w:t>
      </w:r>
      <w:r w:rsidRPr="00793FE3">
        <w:rPr>
          <w:rFonts w:ascii="Times New Roman" w:hAnsi="Times New Roman"/>
          <w:sz w:val="28"/>
          <w:szCs w:val="28"/>
        </w:rPr>
        <w:t>х рабочих дней после даты его составления вручается руководителю организации</w:t>
      </w:r>
      <w:r w:rsidR="004539D6" w:rsidRPr="00793FE3">
        <w:rPr>
          <w:rFonts w:ascii="Times New Roman" w:hAnsi="Times New Roman"/>
          <w:sz w:val="28"/>
          <w:szCs w:val="28"/>
        </w:rPr>
        <w:t xml:space="preserve"> (индивидуальному предпринимателю)</w:t>
      </w:r>
      <w:r w:rsidRPr="00793FE3">
        <w:rPr>
          <w:rFonts w:ascii="Times New Roman" w:hAnsi="Times New Roman"/>
          <w:sz w:val="28"/>
          <w:szCs w:val="28"/>
        </w:rPr>
        <w:t xml:space="preserve"> </w:t>
      </w:r>
      <w:r w:rsidR="00394718">
        <w:rPr>
          <w:rFonts w:ascii="Times New Roman" w:hAnsi="Times New Roman"/>
          <w:sz w:val="28"/>
          <w:szCs w:val="28"/>
        </w:rPr>
        <w:t xml:space="preserve">                 </w:t>
      </w:r>
      <w:r w:rsidRPr="00793FE3">
        <w:rPr>
          <w:rFonts w:ascii="Times New Roman" w:hAnsi="Times New Roman"/>
          <w:sz w:val="28"/>
          <w:szCs w:val="28"/>
        </w:rPr>
        <w:t>или уполномоченному представителю организации</w:t>
      </w:r>
      <w:r w:rsidR="004539D6" w:rsidRPr="00793FE3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793FE3">
        <w:rPr>
          <w:rFonts w:ascii="Times New Roman" w:hAnsi="Times New Roman"/>
          <w:sz w:val="28"/>
          <w:szCs w:val="28"/>
        </w:rPr>
        <w:t xml:space="preserve"> под расписку на первом экземпляре акта проверки с целью подтверждения факта ознакомления или направляется организации</w:t>
      </w:r>
      <w:r w:rsidR="004539D6" w:rsidRPr="00793FE3">
        <w:rPr>
          <w:rFonts w:ascii="Times New Roman" w:hAnsi="Times New Roman"/>
          <w:sz w:val="28"/>
          <w:szCs w:val="28"/>
        </w:rPr>
        <w:t xml:space="preserve"> (индивидуальному предпринимателю)</w:t>
      </w:r>
      <w:r w:rsidRPr="00793FE3">
        <w:rPr>
          <w:rFonts w:ascii="Times New Roman" w:hAnsi="Times New Roman"/>
          <w:sz w:val="28"/>
          <w:szCs w:val="28"/>
        </w:rPr>
        <w:t xml:space="preserve"> заказным почтовым отправлением </w:t>
      </w:r>
      <w:r w:rsidR="00394718">
        <w:rPr>
          <w:rFonts w:ascii="Times New Roman" w:hAnsi="Times New Roman"/>
          <w:sz w:val="28"/>
          <w:szCs w:val="28"/>
        </w:rPr>
        <w:t xml:space="preserve">         </w:t>
      </w:r>
      <w:r w:rsidRPr="00793FE3">
        <w:rPr>
          <w:rFonts w:ascii="Times New Roman" w:hAnsi="Times New Roman"/>
          <w:sz w:val="28"/>
          <w:szCs w:val="28"/>
        </w:rPr>
        <w:t>с уведомлением о вручении.</w:t>
      </w:r>
    </w:p>
    <w:p w:rsidR="00E46C9E" w:rsidRPr="00394718" w:rsidRDefault="00E46C9E" w:rsidP="00394718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84" w:name="sub_50"/>
      <w:r w:rsidRPr="00394718">
        <w:rPr>
          <w:rFonts w:ascii="Times New Roman" w:hAnsi="Times New Roman"/>
          <w:sz w:val="28"/>
          <w:szCs w:val="28"/>
        </w:rPr>
        <w:t>В случае отказа руководителя организации</w:t>
      </w:r>
      <w:r w:rsidR="001B73D7" w:rsidRPr="00394718">
        <w:rPr>
          <w:rFonts w:ascii="Times New Roman" w:hAnsi="Times New Roman"/>
          <w:sz w:val="28"/>
          <w:szCs w:val="28"/>
        </w:rPr>
        <w:t xml:space="preserve"> (индивидуального предпринимателя)</w:t>
      </w:r>
      <w:r w:rsidRPr="00394718">
        <w:rPr>
          <w:rFonts w:ascii="Times New Roman" w:hAnsi="Times New Roman"/>
          <w:sz w:val="28"/>
          <w:szCs w:val="28"/>
        </w:rPr>
        <w:t xml:space="preserve"> или уполномоченного представителя организации </w:t>
      </w:r>
      <w:r w:rsidR="001B73D7" w:rsidRPr="00394718">
        <w:rPr>
          <w:rFonts w:ascii="Times New Roman" w:hAnsi="Times New Roman"/>
          <w:sz w:val="28"/>
          <w:szCs w:val="28"/>
        </w:rPr>
        <w:t xml:space="preserve">(индивидуального предпринимателя) </w:t>
      </w:r>
      <w:r w:rsidRPr="00394718">
        <w:rPr>
          <w:rFonts w:ascii="Times New Roman" w:hAnsi="Times New Roman"/>
          <w:sz w:val="28"/>
          <w:szCs w:val="28"/>
        </w:rPr>
        <w:t>от ознакомления с актом выездной проверки должностные лица Росфинмониторинга или его территориального органа, уполномоченные на проведение проверки, делают соответствующую отметку на каждом экземпляре акта проверки.</w:t>
      </w:r>
    </w:p>
    <w:bookmarkEnd w:id="84"/>
    <w:p w:rsidR="00E46C9E" w:rsidRPr="00793FE3" w:rsidRDefault="00E46C9E" w:rsidP="0039471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394718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85" w:name="sub_1305"/>
      <w:r w:rsidRPr="00793FE3">
        <w:rPr>
          <w:rFonts w:ascii="Times New Roman" w:hAnsi="Times New Roman" w:cs="Times New Roman"/>
          <w:sz w:val="28"/>
          <w:szCs w:val="28"/>
        </w:rPr>
        <w:t xml:space="preserve">Производство по </w:t>
      </w:r>
      <w:r w:rsidR="00781843" w:rsidRPr="00793FE3">
        <w:rPr>
          <w:rFonts w:ascii="Times New Roman" w:hAnsi="Times New Roman" w:cs="Times New Roman"/>
          <w:sz w:val="28"/>
          <w:szCs w:val="28"/>
        </w:rPr>
        <w:t>дел</w:t>
      </w:r>
      <w:r w:rsidR="005D5E12" w:rsidRPr="00793FE3">
        <w:rPr>
          <w:rFonts w:ascii="Times New Roman" w:hAnsi="Times New Roman" w:cs="Times New Roman"/>
          <w:sz w:val="28"/>
          <w:szCs w:val="28"/>
        </w:rPr>
        <w:t>у</w:t>
      </w:r>
      <w:r w:rsidR="00781843" w:rsidRPr="00793FE3">
        <w:rPr>
          <w:rFonts w:ascii="Times New Roman" w:hAnsi="Times New Roman" w:cs="Times New Roman"/>
          <w:sz w:val="28"/>
          <w:szCs w:val="28"/>
        </w:rPr>
        <w:t xml:space="preserve"> об административн</w:t>
      </w:r>
      <w:r w:rsidR="00047AE1" w:rsidRPr="00793FE3">
        <w:rPr>
          <w:rFonts w:ascii="Times New Roman" w:hAnsi="Times New Roman" w:cs="Times New Roman"/>
          <w:sz w:val="28"/>
          <w:szCs w:val="28"/>
        </w:rPr>
        <w:t>ом</w:t>
      </w:r>
      <w:r w:rsidR="00781843" w:rsidRPr="00793FE3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047AE1" w:rsidRPr="00793FE3">
        <w:rPr>
          <w:rFonts w:ascii="Times New Roman" w:hAnsi="Times New Roman" w:cs="Times New Roman"/>
          <w:sz w:val="28"/>
          <w:szCs w:val="28"/>
        </w:rPr>
        <w:t>и</w:t>
      </w:r>
    </w:p>
    <w:bookmarkEnd w:id="85"/>
    <w:p w:rsidR="00E46C9E" w:rsidRPr="00793FE3" w:rsidRDefault="00E46C9E" w:rsidP="0039471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Default="00E46C9E" w:rsidP="00394718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86" w:name="sub_51"/>
      <w:r w:rsidRPr="00394718">
        <w:rPr>
          <w:rFonts w:ascii="Times New Roman" w:hAnsi="Times New Roman"/>
          <w:sz w:val="28"/>
          <w:szCs w:val="28"/>
        </w:rPr>
        <w:t>Лица, нарушившие законодательство о противодействии легализации (отмыванию) доходов, полученных преступным путем, и финансированию терроризма, несут ответственность в соответствии с законодательством Российской Федерации.</w:t>
      </w:r>
    </w:p>
    <w:bookmarkEnd w:id="86"/>
    <w:p w:rsidR="00E46C9E" w:rsidRPr="00765593" w:rsidRDefault="00E46C9E" w:rsidP="00394718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По фактам таких нарушений в соответствии с </w:t>
      </w:r>
      <w:r w:rsidR="008647F3" w:rsidRPr="00765593">
        <w:rPr>
          <w:rFonts w:ascii="Times New Roman" w:hAnsi="Times New Roman"/>
          <w:sz w:val="28"/>
          <w:szCs w:val="28"/>
        </w:rPr>
        <w:t xml:space="preserve">КоАП </w:t>
      </w:r>
      <w:r w:rsidRPr="00765593">
        <w:rPr>
          <w:rFonts w:ascii="Times New Roman" w:hAnsi="Times New Roman"/>
          <w:sz w:val="28"/>
          <w:szCs w:val="28"/>
        </w:rPr>
        <w:t xml:space="preserve">Росфинмониторинг и его территориальные органы осуществляют производство по </w:t>
      </w:r>
      <w:r w:rsidR="00781843" w:rsidRPr="00765593">
        <w:rPr>
          <w:rFonts w:ascii="Times New Roman" w:hAnsi="Times New Roman"/>
          <w:sz w:val="28"/>
          <w:szCs w:val="28"/>
        </w:rPr>
        <w:t>дел</w:t>
      </w:r>
      <w:r w:rsidR="00047AE1" w:rsidRPr="00765593">
        <w:rPr>
          <w:rFonts w:ascii="Times New Roman" w:hAnsi="Times New Roman"/>
          <w:sz w:val="28"/>
          <w:szCs w:val="28"/>
        </w:rPr>
        <w:t>у</w:t>
      </w:r>
      <w:r w:rsidR="00781843" w:rsidRPr="00765593">
        <w:rPr>
          <w:rFonts w:ascii="Times New Roman" w:hAnsi="Times New Roman"/>
          <w:sz w:val="28"/>
          <w:szCs w:val="28"/>
        </w:rPr>
        <w:t xml:space="preserve"> об административн</w:t>
      </w:r>
      <w:r w:rsidR="00047AE1" w:rsidRPr="00765593">
        <w:rPr>
          <w:rFonts w:ascii="Times New Roman" w:hAnsi="Times New Roman"/>
          <w:sz w:val="28"/>
          <w:szCs w:val="28"/>
        </w:rPr>
        <w:t>ому</w:t>
      </w:r>
      <w:r w:rsidR="00781843" w:rsidRPr="00765593">
        <w:rPr>
          <w:rFonts w:ascii="Times New Roman" w:hAnsi="Times New Roman"/>
          <w:sz w:val="28"/>
          <w:szCs w:val="28"/>
        </w:rPr>
        <w:t xml:space="preserve"> правонарушени</w:t>
      </w:r>
      <w:r w:rsidR="00047AE1" w:rsidRPr="00765593">
        <w:rPr>
          <w:rFonts w:ascii="Times New Roman" w:hAnsi="Times New Roman"/>
          <w:sz w:val="28"/>
          <w:szCs w:val="28"/>
        </w:rPr>
        <w:t>и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E46C9E" w:rsidRPr="00765593" w:rsidRDefault="00E46C9E" w:rsidP="00394718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Производство по </w:t>
      </w:r>
      <w:r w:rsidR="002227AA" w:rsidRPr="00765593">
        <w:rPr>
          <w:rFonts w:ascii="Times New Roman" w:hAnsi="Times New Roman"/>
          <w:sz w:val="28"/>
          <w:szCs w:val="28"/>
        </w:rPr>
        <w:t>делу</w:t>
      </w:r>
      <w:r w:rsidR="00781843" w:rsidRPr="00765593">
        <w:rPr>
          <w:rFonts w:ascii="Times New Roman" w:hAnsi="Times New Roman"/>
          <w:sz w:val="28"/>
          <w:szCs w:val="28"/>
        </w:rPr>
        <w:t xml:space="preserve"> об административн</w:t>
      </w:r>
      <w:r w:rsidR="002227AA" w:rsidRPr="00765593">
        <w:rPr>
          <w:rFonts w:ascii="Times New Roman" w:hAnsi="Times New Roman"/>
          <w:sz w:val="28"/>
          <w:szCs w:val="28"/>
        </w:rPr>
        <w:t>ом</w:t>
      </w:r>
      <w:r w:rsidR="00781843" w:rsidRPr="00765593">
        <w:rPr>
          <w:rFonts w:ascii="Times New Roman" w:hAnsi="Times New Roman"/>
          <w:sz w:val="28"/>
          <w:szCs w:val="28"/>
        </w:rPr>
        <w:t xml:space="preserve"> правонарушени</w:t>
      </w:r>
      <w:r w:rsidR="002227AA" w:rsidRPr="00765593">
        <w:rPr>
          <w:rFonts w:ascii="Times New Roman" w:hAnsi="Times New Roman"/>
          <w:sz w:val="28"/>
          <w:szCs w:val="28"/>
        </w:rPr>
        <w:t>и</w:t>
      </w:r>
      <w:r w:rsidRPr="00765593">
        <w:rPr>
          <w:rFonts w:ascii="Times New Roman" w:hAnsi="Times New Roman"/>
          <w:sz w:val="28"/>
          <w:szCs w:val="28"/>
        </w:rPr>
        <w:t xml:space="preserve"> осуществляется в порядке, установленном </w:t>
      </w:r>
      <w:hyperlink r:id="rId24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разделом IV</w:t>
        </w:r>
      </w:hyperlink>
      <w:r w:rsidR="00394718" w:rsidRPr="00765593">
        <w:rPr>
          <w:rFonts w:ascii="Times New Roman" w:hAnsi="Times New Roman"/>
          <w:sz w:val="28"/>
          <w:szCs w:val="28"/>
        </w:rPr>
        <w:t xml:space="preserve"> «</w:t>
      </w:r>
      <w:r w:rsidRPr="00765593">
        <w:rPr>
          <w:rFonts w:ascii="Times New Roman" w:hAnsi="Times New Roman"/>
          <w:sz w:val="28"/>
          <w:szCs w:val="28"/>
        </w:rPr>
        <w:t xml:space="preserve">Производство по </w:t>
      </w:r>
      <w:r w:rsidR="00781843" w:rsidRPr="00765593">
        <w:rPr>
          <w:rFonts w:ascii="Times New Roman" w:hAnsi="Times New Roman"/>
          <w:sz w:val="28"/>
          <w:szCs w:val="28"/>
        </w:rPr>
        <w:t>делам об административных правонарушениях</w:t>
      </w:r>
      <w:r w:rsidR="00394718" w:rsidRPr="00765593">
        <w:rPr>
          <w:rFonts w:ascii="Times New Roman" w:hAnsi="Times New Roman"/>
          <w:sz w:val="28"/>
          <w:szCs w:val="28"/>
        </w:rPr>
        <w:t>»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="00394718" w:rsidRPr="00765593">
        <w:rPr>
          <w:rFonts w:ascii="Times New Roman" w:hAnsi="Times New Roman"/>
          <w:sz w:val="28"/>
          <w:szCs w:val="28"/>
        </w:rPr>
        <w:t>КоАП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E46C9E" w:rsidRPr="00765593" w:rsidRDefault="00E46C9E" w:rsidP="00394718">
      <w:pPr>
        <w:pStyle w:val="affff"/>
        <w:numPr>
          <w:ilvl w:val="0"/>
          <w:numId w:val="4"/>
        </w:numPr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87" w:name="sub_52"/>
      <w:r w:rsidRPr="00765593">
        <w:rPr>
          <w:rFonts w:ascii="Times New Roman" w:hAnsi="Times New Roman"/>
          <w:sz w:val="28"/>
          <w:szCs w:val="28"/>
        </w:rPr>
        <w:t xml:space="preserve">Производство по </w:t>
      </w:r>
      <w:r w:rsidR="00781843" w:rsidRPr="00765593">
        <w:rPr>
          <w:rFonts w:ascii="Times New Roman" w:hAnsi="Times New Roman"/>
          <w:sz w:val="28"/>
          <w:szCs w:val="28"/>
        </w:rPr>
        <w:t>дел</w:t>
      </w:r>
      <w:r w:rsidR="002227AA" w:rsidRPr="00765593">
        <w:rPr>
          <w:rFonts w:ascii="Times New Roman" w:hAnsi="Times New Roman"/>
          <w:sz w:val="28"/>
          <w:szCs w:val="28"/>
        </w:rPr>
        <w:t>у</w:t>
      </w:r>
      <w:r w:rsidR="00781843" w:rsidRPr="00765593">
        <w:rPr>
          <w:rFonts w:ascii="Times New Roman" w:hAnsi="Times New Roman"/>
          <w:sz w:val="28"/>
          <w:szCs w:val="28"/>
        </w:rPr>
        <w:t xml:space="preserve"> об административн</w:t>
      </w:r>
      <w:r w:rsidR="002227AA" w:rsidRPr="00765593">
        <w:rPr>
          <w:rFonts w:ascii="Times New Roman" w:hAnsi="Times New Roman"/>
          <w:sz w:val="28"/>
          <w:szCs w:val="28"/>
        </w:rPr>
        <w:t>ом</w:t>
      </w:r>
      <w:r w:rsidR="00781843" w:rsidRPr="00765593">
        <w:rPr>
          <w:rFonts w:ascii="Times New Roman" w:hAnsi="Times New Roman"/>
          <w:sz w:val="28"/>
          <w:szCs w:val="28"/>
        </w:rPr>
        <w:t xml:space="preserve"> правонарушени</w:t>
      </w:r>
      <w:r w:rsidR="002227AA" w:rsidRPr="00765593">
        <w:rPr>
          <w:rFonts w:ascii="Times New Roman" w:hAnsi="Times New Roman"/>
          <w:sz w:val="28"/>
          <w:szCs w:val="28"/>
        </w:rPr>
        <w:t>и</w:t>
      </w:r>
      <w:r w:rsidRPr="00765593">
        <w:rPr>
          <w:rFonts w:ascii="Times New Roman" w:hAnsi="Times New Roman"/>
          <w:sz w:val="28"/>
          <w:szCs w:val="28"/>
        </w:rPr>
        <w:t>, предусмотренн</w:t>
      </w:r>
      <w:r w:rsidR="002227AA" w:rsidRPr="00765593">
        <w:rPr>
          <w:rFonts w:ascii="Times New Roman" w:hAnsi="Times New Roman"/>
          <w:sz w:val="28"/>
          <w:szCs w:val="28"/>
        </w:rPr>
        <w:t>ом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частями 1-3 статьи 15.27</w:t>
        </w:r>
      </w:hyperlink>
      <w:r w:rsidRPr="00765593">
        <w:rPr>
          <w:rFonts w:ascii="Times New Roman" w:hAnsi="Times New Roman"/>
          <w:sz w:val="28"/>
          <w:szCs w:val="28"/>
        </w:rPr>
        <w:t xml:space="preserve"> </w:t>
      </w:r>
      <w:r w:rsidR="00033122" w:rsidRPr="00765593">
        <w:rPr>
          <w:rFonts w:ascii="Times New Roman" w:hAnsi="Times New Roman"/>
          <w:sz w:val="28"/>
          <w:szCs w:val="28"/>
        </w:rPr>
        <w:t>КоАП</w:t>
      </w:r>
      <w:r w:rsidR="00F37A34" w:rsidRPr="00765593">
        <w:rPr>
          <w:rFonts w:ascii="Times New Roman" w:hAnsi="Times New Roman"/>
          <w:sz w:val="28"/>
          <w:szCs w:val="28"/>
        </w:rPr>
        <w:t xml:space="preserve">, осуществляют </w:t>
      </w:r>
      <w:r w:rsidRPr="00765593">
        <w:rPr>
          <w:rFonts w:ascii="Times New Roman" w:hAnsi="Times New Roman"/>
          <w:sz w:val="28"/>
          <w:szCs w:val="28"/>
        </w:rPr>
        <w:t xml:space="preserve">должностные лица, указанные в </w:t>
      </w:r>
      <w:hyperlink r:id="rId26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стать</w:t>
        </w:r>
        <w:r w:rsidR="00F37A34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ях </w:t>
        </w:r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28.3</w:t>
        </w:r>
      </w:hyperlink>
      <w:r w:rsidR="00F37A34" w:rsidRPr="00765593">
        <w:rPr>
          <w:rFonts w:ascii="Times New Roman" w:hAnsi="Times New Roman"/>
          <w:sz w:val="28"/>
          <w:szCs w:val="28"/>
        </w:rPr>
        <w:t xml:space="preserve"> и </w:t>
      </w:r>
      <w:hyperlink r:id="rId27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23.62</w:t>
        </w:r>
      </w:hyperlink>
      <w:r w:rsidRPr="00765593">
        <w:rPr>
          <w:rFonts w:ascii="Times New Roman" w:hAnsi="Times New Roman"/>
          <w:sz w:val="28"/>
          <w:szCs w:val="28"/>
        </w:rPr>
        <w:t xml:space="preserve"> </w:t>
      </w:r>
      <w:r w:rsidR="00033122" w:rsidRPr="00765593">
        <w:rPr>
          <w:rFonts w:ascii="Times New Roman" w:hAnsi="Times New Roman"/>
          <w:sz w:val="28"/>
          <w:szCs w:val="28"/>
        </w:rPr>
        <w:t>КоАП</w:t>
      </w:r>
      <w:r w:rsidRPr="00765593">
        <w:rPr>
          <w:rFonts w:ascii="Times New Roman" w:hAnsi="Times New Roman"/>
          <w:sz w:val="28"/>
          <w:szCs w:val="28"/>
        </w:rPr>
        <w:t>, уполномоченные рассматривать дела об административных правонарушениях и составлять протоколы.</w:t>
      </w:r>
    </w:p>
    <w:bookmarkEnd w:id="87"/>
    <w:p w:rsidR="00E46C9E" w:rsidRPr="00765593" w:rsidRDefault="00E46C9E" w:rsidP="00394718">
      <w:pPr>
        <w:pStyle w:val="affff"/>
        <w:tabs>
          <w:tab w:val="left" w:pos="1276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Перечень должностных лиц Росфинмониторинга и его территориальных органов, уполномоченных составлять протоколы</w:t>
      </w:r>
      <w:r w:rsidR="00F37A34" w:rsidRPr="00765593">
        <w:rPr>
          <w:rFonts w:ascii="Times New Roman" w:hAnsi="Times New Roman"/>
          <w:sz w:val="28"/>
          <w:szCs w:val="28"/>
        </w:rPr>
        <w:t xml:space="preserve"> об административных правонарушениях,</w:t>
      </w:r>
      <w:r w:rsidRPr="00765593">
        <w:rPr>
          <w:rFonts w:ascii="Times New Roman" w:hAnsi="Times New Roman"/>
          <w:sz w:val="28"/>
          <w:szCs w:val="28"/>
        </w:rPr>
        <w:t xml:space="preserve"> установлен </w:t>
      </w:r>
      <w:hyperlink r:id="rId28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приказом</w:t>
        </w:r>
      </w:hyperlink>
      <w:r w:rsidRPr="00765593">
        <w:rPr>
          <w:rFonts w:ascii="Times New Roman" w:hAnsi="Times New Roman"/>
          <w:sz w:val="28"/>
          <w:szCs w:val="28"/>
        </w:rPr>
        <w:t xml:space="preserve"> Росфин</w:t>
      </w:r>
      <w:r w:rsidR="00F37A34" w:rsidRPr="00765593">
        <w:rPr>
          <w:rFonts w:ascii="Times New Roman" w:hAnsi="Times New Roman"/>
          <w:sz w:val="28"/>
          <w:szCs w:val="28"/>
        </w:rPr>
        <w:t>мониторинга от 24 июня 2009 г. № 141 «</w:t>
      </w:r>
      <w:r w:rsidRPr="00765593">
        <w:rPr>
          <w:rFonts w:ascii="Times New Roman" w:hAnsi="Times New Roman"/>
          <w:sz w:val="28"/>
          <w:szCs w:val="28"/>
        </w:rPr>
        <w:t xml:space="preserve">О должностных лицах Федеральной службы по финансовому </w:t>
      </w:r>
      <w:r w:rsidRPr="00765593">
        <w:rPr>
          <w:rFonts w:ascii="Times New Roman" w:hAnsi="Times New Roman"/>
          <w:sz w:val="28"/>
          <w:szCs w:val="28"/>
        </w:rPr>
        <w:lastRenderedPageBreak/>
        <w:t>мониторингу, уполномоченных составлять протоколы об а</w:t>
      </w:r>
      <w:r w:rsidR="00F37A34" w:rsidRPr="00765593">
        <w:rPr>
          <w:rFonts w:ascii="Times New Roman" w:hAnsi="Times New Roman"/>
          <w:sz w:val="28"/>
          <w:szCs w:val="28"/>
        </w:rPr>
        <w:t>дминистративных правонарушениях»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E46C9E" w:rsidRPr="00793FE3" w:rsidRDefault="00E46C9E" w:rsidP="00F37A3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55B6" w:rsidRDefault="00E46C9E" w:rsidP="00B555B6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88" w:name="sub_1400"/>
      <w:r w:rsidRPr="00793FE3">
        <w:rPr>
          <w:rFonts w:ascii="Times New Roman" w:hAnsi="Times New Roman" w:cs="Times New Roman"/>
          <w:sz w:val="28"/>
          <w:szCs w:val="28"/>
        </w:rPr>
        <w:t xml:space="preserve">IV. Порядок и формы контроля за исполнением </w:t>
      </w:r>
    </w:p>
    <w:p w:rsidR="00E46C9E" w:rsidRPr="00793FE3" w:rsidRDefault="00E46C9E" w:rsidP="00B555B6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государственной функции</w:t>
      </w:r>
    </w:p>
    <w:bookmarkEnd w:id="88"/>
    <w:p w:rsidR="00E46C9E" w:rsidRPr="00765593" w:rsidRDefault="00E46C9E" w:rsidP="00B555B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46C9E" w:rsidRPr="00793FE3" w:rsidRDefault="00E46C9E" w:rsidP="00B555B6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89" w:name="sub_1401"/>
      <w:r w:rsidRPr="00793FE3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соблюдением </w:t>
      </w:r>
      <w:r w:rsidR="00B555B6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045A73" w:rsidRPr="00793FE3">
        <w:rPr>
          <w:rFonts w:ascii="Times New Roman" w:hAnsi="Times New Roman" w:cs="Times New Roman"/>
          <w:sz w:val="28"/>
          <w:szCs w:val="28"/>
        </w:rPr>
        <w:t xml:space="preserve">должностными лицами федерального органа исполнительной власти </w:t>
      </w:r>
      <w:r w:rsidRPr="00793FE3">
        <w:rPr>
          <w:rFonts w:ascii="Times New Roman" w:hAnsi="Times New Roman" w:cs="Times New Roman"/>
          <w:sz w:val="28"/>
          <w:szCs w:val="28"/>
        </w:rPr>
        <w:t>положений регламента и иных нормативных правовых актов, устанавливающих требования к исполнению государственной функции</w:t>
      </w:r>
      <w:r w:rsidR="00045A73" w:rsidRPr="00793FE3">
        <w:rPr>
          <w:rFonts w:ascii="Times New Roman" w:hAnsi="Times New Roman" w:cs="Times New Roman"/>
          <w:sz w:val="28"/>
          <w:szCs w:val="28"/>
        </w:rPr>
        <w:t>, а также за принятием ими решений</w:t>
      </w:r>
    </w:p>
    <w:bookmarkEnd w:id="89"/>
    <w:p w:rsidR="00E46C9E" w:rsidRPr="00793FE3" w:rsidRDefault="00E46C9E" w:rsidP="00B555B6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0" w:name="sub_89"/>
      <w:r w:rsidRPr="00765593">
        <w:rPr>
          <w:rFonts w:ascii="Times New Roman" w:hAnsi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исполнению государственной функции, осуществляется должностными лицами Росфинмониторинга</w:t>
      </w:r>
      <w:r w:rsidR="00B555B6" w:rsidRPr="00765593">
        <w:rPr>
          <w:rFonts w:ascii="Times New Roman" w:hAnsi="Times New Roman"/>
          <w:sz w:val="28"/>
          <w:szCs w:val="28"/>
        </w:rPr>
        <w:t xml:space="preserve"> (</w:t>
      </w:r>
      <w:r w:rsidRPr="00765593">
        <w:rPr>
          <w:rFonts w:ascii="Times New Roman" w:hAnsi="Times New Roman"/>
          <w:sz w:val="28"/>
          <w:szCs w:val="28"/>
        </w:rPr>
        <w:t>территориальных органов</w:t>
      </w:r>
      <w:r w:rsidR="00B555B6" w:rsidRPr="00765593">
        <w:rPr>
          <w:rFonts w:ascii="Times New Roman" w:hAnsi="Times New Roman"/>
          <w:sz w:val="28"/>
          <w:szCs w:val="28"/>
        </w:rPr>
        <w:t xml:space="preserve"> Росфинмониторинга)</w:t>
      </w:r>
      <w:r w:rsidRPr="00765593">
        <w:rPr>
          <w:rFonts w:ascii="Times New Roman" w:hAnsi="Times New Roman"/>
          <w:sz w:val="28"/>
          <w:szCs w:val="28"/>
        </w:rPr>
        <w:t>, ответственными за организацию работы по исполнению государственной функции.</w:t>
      </w:r>
    </w:p>
    <w:p w:rsidR="00E46C9E" w:rsidRPr="00B555B6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1" w:name="sub_90"/>
      <w:bookmarkEnd w:id="90"/>
      <w:r w:rsidRPr="00B555B6">
        <w:rPr>
          <w:rFonts w:ascii="Times New Roman" w:hAnsi="Times New Roman"/>
          <w:sz w:val="28"/>
          <w:szCs w:val="28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государственной функции, проверок соблюдения </w:t>
      </w:r>
      <w:r w:rsidR="00B555B6">
        <w:rPr>
          <w:rFonts w:ascii="Times New Roman" w:hAnsi="Times New Roman"/>
          <w:sz w:val="28"/>
          <w:szCs w:val="28"/>
        </w:rPr>
        <w:t xml:space="preserve">                     </w:t>
      </w:r>
      <w:r w:rsidRPr="00B555B6">
        <w:rPr>
          <w:rFonts w:ascii="Times New Roman" w:hAnsi="Times New Roman"/>
          <w:sz w:val="28"/>
          <w:szCs w:val="28"/>
        </w:rPr>
        <w:t>и исполнения специалистами положений настоящего Административного регламента, иных нормативных правовых актов Российской Федерации.</w:t>
      </w:r>
    </w:p>
    <w:bookmarkEnd w:id="91"/>
    <w:p w:rsidR="00E46C9E" w:rsidRPr="0076559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E46C9E" w:rsidRPr="00793FE3" w:rsidRDefault="00E46C9E" w:rsidP="00AD2B8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92" w:name="sub_1402"/>
      <w:r w:rsidRPr="00793FE3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исполнения государственной функции, </w:t>
      </w:r>
      <w:r w:rsidR="00765593">
        <w:rPr>
          <w:rFonts w:ascii="Times New Roman" w:hAnsi="Times New Roman" w:cs="Times New Roman"/>
          <w:sz w:val="28"/>
          <w:szCs w:val="28"/>
        </w:rPr>
        <w:br/>
      </w:r>
      <w:r w:rsidRPr="00793FE3">
        <w:rPr>
          <w:rFonts w:ascii="Times New Roman" w:hAnsi="Times New Roman" w:cs="Times New Roman"/>
          <w:sz w:val="28"/>
          <w:szCs w:val="28"/>
        </w:rPr>
        <w:t>в том числе порядок и формы контроля за полнотой и качеством исполнения государственной функции</w:t>
      </w:r>
    </w:p>
    <w:bookmarkEnd w:id="92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3" w:name="sub_91"/>
      <w:r w:rsidRPr="00B555B6">
        <w:rPr>
          <w:rFonts w:ascii="Times New Roman" w:hAnsi="Times New Roman"/>
          <w:sz w:val="28"/>
          <w:szCs w:val="28"/>
        </w:rPr>
        <w:t>Проверки полноты и качества исполнения государственной функции могут быть плановыми и внеплановыми.</w:t>
      </w:r>
    </w:p>
    <w:bookmarkEnd w:id="93"/>
    <w:p w:rsidR="00E46C9E" w:rsidRPr="00765593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Плановые проверки полноты и качества исполнения государственной функции проводятся в соответствии с установленными планами деятельности Росфинмониторинга</w:t>
      </w:r>
      <w:r w:rsidR="00B555B6" w:rsidRPr="00765593">
        <w:rPr>
          <w:rFonts w:ascii="Times New Roman" w:hAnsi="Times New Roman"/>
          <w:sz w:val="28"/>
          <w:szCs w:val="28"/>
        </w:rPr>
        <w:t xml:space="preserve"> и его территориальных органов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B555B6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5B6">
        <w:rPr>
          <w:rFonts w:ascii="Times New Roman" w:hAnsi="Times New Roman"/>
          <w:sz w:val="28"/>
          <w:szCs w:val="28"/>
        </w:rPr>
        <w:t>Внеплановые проверки полноты и качества исполнения государственной функции организуются и проводятся в случаях:</w:t>
      </w:r>
      <w:bookmarkStart w:id="94" w:name="sub_9101"/>
    </w:p>
    <w:p w:rsidR="00B555B6" w:rsidRDefault="00E46C9E" w:rsidP="00B555B6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55B6">
        <w:rPr>
          <w:rFonts w:ascii="Times New Roman" w:hAnsi="Times New Roman"/>
          <w:sz w:val="28"/>
          <w:szCs w:val="28"/>
        </w:rPr>
        <w:lastRenderedPageBreak/>
        <w:t>получения информации от граждан, юридических лиц, органов государственной власти или местного самоуправления о соответствующих нарушениях;</w:t>
      </w:r>
      <w:bookmarkStart w:id="95" w:name="sub_9102"/>
      <w:bookmarkEnd w:id="94"/>
    </w:p>
    <w:p w:rsidR="00E46C9E" w:rsidRPr="00765593" w:rsidRDefault="00E46C9E" w:rsidP="00D73C32">
      <w:pPr>
        <w:pStyle w:val="affff"/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обращений граждан и юридических лиц с жалобами на нарушения </w:t>
      </w:r>
      <w:r w:rsidR="00B555B6" w:rsidRPr="00765593">
        <w:rPr>
          <w:rFonts w:ascii="Times New Roman" w:hAnsi="Times New Roman"/>
          <w:sz w:val="28"/>
          <w:szCs w:val="28"/>
        </w:rPr>
        <w:t xml:space="preserve">       </w:t>
      </w:r>
      <w:r w:rsidRPr="00765593">
        <w:rPr>
          <w:rFonts w:ascii="Times New Roman" w:hAnsi="Times New Roman"/>
          <w:sz w:val="28"/>
          <w:szCs w:val="28"/>
        </w:rPr>
        <w:t>их прав и законных интересов действиями (бездействием) должностных лиц Росфинмониторинга</w:t>
      </w:r>
      <w:r w:rsidR="00B555B6" w:rsidRPr="00765593">
        <w:rPr>
          <w:rFonts w:ascii="Times New Roman" w:hAnsi="Times New Roman"/>
          <w:sz w:val="28"/>
          <w:szCs w:val="28"/>
        </w:rPr>
        <w:t xml:space="preserve"> (территориальных органов Росфинмониторинга)</w:t>
      </w:r>
      <w:r w:rsidRPr="00765593">
        <w:rPr>
          <w:rFonts w:ascii="Times New Roman" w:hAnsi="Times New Roman"/>
          <w:sz w:val="28"/>
          <w:szCs w:val="28"/>
        </w:rPr>
        <w:t>.</w:t>
      </w:r>
    </w:p>
    <w:bookmarkEnd w:id="95"/>
    <w:p w:rsidR="00E46C9E" w:rsidRPr="00793FE3" w:rsidRDefault="00E46C9E" w:rsidP="00D73C3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D73C32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96" w:name="sub_1403"/>
      <w:r w:rsidRPr="00765593">
        <w:rPr>
          <w:rFonts w:ascii="Times New Roman" w:hAnsi="Times New Roman" w:cs="Times New Roman"/>
          <w:color w:val="auto"/>
          <w:sz w:val="28"/>
          <w:szCs w:val="28"/>
        </w:rPr>
        <w:t xml:space="preserve">Ответственность должностных лиц </w:t>
      </w:r>
      <w:r w:rsidR="00B555B6" w:rsidRPr="00765593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федерального органа исполнительной власти </w:t>
      </w:r>
      <w:r w:rsidRPr="00765593">
        <w:rPr>
          <w:rFonts w:ascii="Times New Roman" w:hAnsi="Times New Roman" w:cs="Times New Roman"/>
          <w:color w:val="auto"/>
          <w:sz w:val="28"/>
          <w:szCs w:val="28"/>
        </w:rPr>
        <w:t>за решения и действия (бездействие), принимаемые (осуществляемые) им</w:t>
      </w:r>
      <w:r w:rsidR="00D73C32" w:rsidRPr="00765593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65593">
        <w:rPr>
          <w:rFonts w:ascii="Times New Roman" w:hAnsi="Times New Roman" w:cs="Times New Roman"/>
          <w:color w:val="auto"/>
          <w:sz w:val="28"/>
          <w:szCs w:val="28"/>
        </w:rPr>
        <w:t xml:space="preserve"> в ходе исполнения государственной функции</w:t>
      </w:r>
    </w:p>
    <w:bookmarkEnd w:id="96"/>
    <w:p w:rsidR="00E46C9E" w:rsidRPr="00793FE3" w:rsidRDefault="00E46C9E" w:rsidP="00D73C3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D73C32">
      <w:pPr>
        <w:pStyle w:val="affff"/>
        <w:numPr>
          <w:ilvl w:val="0"/>
          <w:numId w:val="4"/>
        </w:numPr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7" w:name="sub_92"/>
      <w:r w:rsidRPr="00765593">
        <w:rPr>
          <w:rFonts w:ascii="Times New Roman" w:hAnsi="Times New Roman"/>
          <w:sz w:val="28"/>
          <w:szCs w:val="28"/>
        </w:rPr>
        <w:t>Должностные лица Росфинмониторинга</w:t>
      </w:r>
      <w:r w:rsidR="00D73C32" w:rsidRPr="00765593">
        <w:rPr>
          <w:rFonts w:ascii="Times New Roman" w:hAnsi="Times New Roman"/>
          <w:sz w:val="28"/>
          <w:szCs w:val="28"/>
        </w:rPr>
        <w:t xml:space="preserve"> и </w:t>
      </w:r>
      <w:r w:rsidRPr="00765593">
        <w:rPr>
          <w:rFonts w:ascii="Times New Roman" w:hAnsi="Times New Roman"/>
          <w:sz w:val="28"/>
          <w:szCs w:val="28"/>
        </w:rPr>
        <w:t>его территориальных органов несут ответственность за решения и действия (бездействие), принимаемые (осуществляемые) ими в ходе исполнения государственной функции в соответствии с законодательством Российской Федерации.</w:t>
      </w:r>
    </w:p>
    <w:p w:rsidR="00E46C9E" w:rsidRPr="00765593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8" w:name="sub_93"/>
      <w:bookmarkEnd w:id="97"/>
      <w:r w:rsidRPr="00765593">
        <w:rPr>
          <w:rFonts w:ascii="Times New Roman" w:hAnsi="Times New Roman"/>
          <w:sz w:val="28"/>
          <w:szCs w:val="28"/>
        </w:rPr>
        <w:t>За неисполнение или ненадлежащее исполнение с</w:t>
      </w:r>
      <w:r w:rsidR="004116BD" w:rsidRPr="00765593">
        <w:rPr>
          <w:rFonts w:ascii="Times New Roman" w:hAnsi="Times New Roman"/>
          <w:sz w:val="28"/>
          <w:szCs w:val="28"/>
        </w:rPr>
        <w:t xml:space="preserve">отрудниками </w:t>
      </w:r>
      <w:r w:rsidRPr="00765593">
        <w:rPr>
          <w:rFonts w:ascii="Times New Roman" w:hAnsi="Times New Roman"/>
          <w:sz w:val="28"/>
          <w:szCs w:val="28"/>
        </w:rPr>
        <w:t>Росфинмониторинга</w:t>
      </w:r>
      <w:r w:rsidR="00D73C32" w:rsidRPr="00765593">
        <w:rPr>
          <w:rFonts w:ascii="Times New Roman" w:hAnsi="Times New Roman"/>
          <w:sz w:val="28"/>
          <w:szCs w:val="28"/>
        </w:rPr>
        <w:t xml:space="preserve"> и </w:t>
      </w:r>
      <w:r w:rsidRPr="00765593">
        <w:rPr>
          <w:rFonts w:ascii="Times New Roman" w:hAnsi="Times New Roman"/>
          <w:sz w:val="28"/>
          <w:szCs w:val="28"/>
        </w:rPr>
        <w:t xml:space="preserve">его территориальных органов по их вине возложенных на них должностных обязанностей </w:t>
      </w:r>
      <w:r w:rsidR="000A58CF" w:rsidRPr="00765593">
        <w:rPr>
          <w:rFonts w:ascii="Times New Roman" w:hAnsi="Times New Roman"/>
          <w:sz w:val="28"/>
          <w:szCs w:val="28"/>
        </w:rPr>
        <w:t>при осуществлении</w:t>
      </w:r>
      <w:r w:rsidRPr="00765593">
        <w:rPr>
          <w:rFonts w:ascii="Times New Roman" w:hAnsi="Times New Roman"/>
          <w:sz w:val="28"/>
          <w:szCs w:val="28"/>
        </w:rPr>
        <w:t xml:space="preserve"> административных процедур при исполнении государственной функции в отношении указанных </w:t>
      </w:r>
      <w:r w:rsidR="004116BD" w:rsidRPr="00765593">
        <w:rPr>
          <w:rFonts w:ascii="Times New Roman" w:hAnsi="Times New Roman"/>
          <w:sz w:val="28"/>
          <w:szCs w:val="28"/>
        </w:rPr>
        <w:t xml:space="preserve">сотрудников </w:t>
      </w:r>
      <w:r w:rsidRPr="00765593">
        <w:rPr>
          <w:rFonts w:ascii="Times New Roman" w:hAnsi="Times New Roman"/>
          <w:sz w:val="28"/>
          <w:szCs w:val="28"/>
        </w:rPr>
        <w:t xml:space="preserve">применяются дисциплинарные взыскания в соответствии </w:t>
      </w:r>
      <w:r w:rsidR="00D73C32" w:rsidRPr="00765593">
        <w:rPr>
          <w:rFonts w:ascii="Times New Roman" w:hAnsi="Times New Roman"/>
          <w:sz w:val="28"/>
          <w:szCs w:val="28"/>
        </w:rPr>
        <w:t xml:space="preserve">          </w:t>
      </w:r>
      <w:r w:rsidRPr="00765593">
        <w:rPr>
          <w:rFonts w:ascii="Times New Roman" w:hAnsi="Times New Roman"/>
          <w:sz w:val="28"/>
          <w:szCs w:val="28"/>
        </w:rPr>
        <w:t xml:space="preserve">со </w:t>
      </w:r>
      <w:hyperlink r:id="rId29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статьей</w:t>
        </w:r>
        <w:r w:rsidR="00D73C32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 </w:t>
        </w:r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57</w:t>
        </w:r>
      </w:hyperlink>
      <w:r w:rsidRPr="00765593">
        <w:rPr>
          <w:rFonts w:ascii="Times New Roman" w:hAnsi="Times New Roman"/>
          <w:sz w:val="28"/>
          <w:szCs w:val="28"/>
        </w:rPr>
        <w:t xml:space="preserve"> Федераль</w:t>
      </w:r>
      <w:r w:rsidR="00D73C32" w:rsidRPr="00765593">
        <w:rPr>
          <w:rFonts w:ascii="Times New Roman" w:hAnsi="Times New Roman"/>
          <w:sz w:val="28"/>
          <w:szCs w:val="28"/>
        </w:rPr>
        <w:t>ного закона от 27 июля 2004 г. № 79-ФЗ                       «</w:t>
      </w:r>
      <w:r w:rsidRPr="00765593">
        <w:rPr>
          <w:rFonts w:ascii="Times New Roman" w:hAnsi="Times New Roman"/>
          <w:sz w:val="28"/>
          <w:szCs w:val="28"/>
        </w:rPr>
        <w:t>О государственной гражданс</w:t>
      </w:r>
      <w:r w:rsidR="00D73C32" w:rsidRPr="00765593">
        <w:rPr>
          <w:rFonts w:ascii="Times New Roman" w:hAnsi="Times New Roman"/>
          <w:sz w:val="28"/>
          <w:szCs w:val="28"/>
        </w:rPr>
        <w:t>кой службе Российской Федерации»</w:t>
      </w:r>
      <w:r w:rsidRPr="00765593">
        <w:rPr>
          <w:rFonts w:ascii="Times New Roman" w:hAnsi="Times New Roman"/>
          <w:sz w:val="28"/>
          <w:szCs w:val="28"/>
        </w:rPr>
        <w:t xml:space="preserve"> (</w:t>
      </w:r>
      <w:r w:rsidR="000A58CF" w:rsidRPr="00765593"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2004, № 31, ст. 3215; 2006, № 6, </w:t>
      </w:r>
      <w:r w:rsidR="00D73C32" w:rsidRPr="00765593">
        <w:rPr>
          <w:rFonts w:ascii="Times New Roman" w:hAnsi="Times New Roman"/>
          <w:sz w:val="28"/>
          <w:szCs w:val="28"/>
        </w:rPr>
        <w:t xml:space="preserve">     </w:t>
      </w:r>
      <w:r w:rsidR="000A58CF" w:rsidRPr="00765593">
        <w:rPr>
          <w:rFonts w:ascii="Times New Roman" w:hAnsi="Times New Roman"/>
          <w:sz w:val="28"/>
          <w:szCs w:val="28"/>
        </w:rPr>
        <w:t xml:space="preserve">ст. 636; 2007, № 10, ст. 1151, № 16, ст. 1828, № 49, ст. 6070; 2008, № 13, </w:t>
      </w:r>
      <w:r w:rsidR="00D73C32" w:rsidRPr="00765593">
        <w:rPr>
          <w:rFonts w:ascii="Times New Roman" w:hAnsi="Times New Roman"/>
          <w:sz w:val="28"/>
          <w:szCs w:val="28"/>
        </w:rPr>
        <w:t xml:space="preserve">         </w:t>
      </w:r>
      <w:r w:rsidR="000A58CF" w:rsidRPr="00765593">
        <w:rPr>
          <w:rFonts w:ascii="Times New Roman" w:hAnsi="Times New Roman"/>
          <w:sz w:val="28"/>
          <w:szCs w:val="28"/>
        </w:rPr>
        <w:t xml:space="preserve">ст. 1186, № 30 (ч. 2), ст. 3616, № 52 (ч. 1), ст. 6235; 2009, № 29, ст. 3597, 3624, № 48, ст. 5719, № 51, ст. 6150, 6159; 2010, № 5, ст. 459, № 7, ст. 704, № 49, </w:t>
      </w:r>
      <w:r w:rsidR="00D73C32" w:rsidRPr="00765593">
        <w:rPr>
          <w:rFonts w:ascii="Times New Roman" w:hAnsi="Times New Roman"/>
          <w:sz w:val="28"/>
          <w:szCs w:val="28"/>
        </w:rPr>
        <w:t xml:space="preserve">    </w:t>
      </w:r>
      <w:r w:rsidR="000A58CF" w:rsidRPr="00765593">
        <w:rPr>
          <w:rFonts w:ascii="Times New Roman" w:hAnsi="Times New Roman"/>
          <w:sz w:val="28"/>
          <w:szCs w:val="28"/>
        </w:rPr>
        <w:t>ст. 6413, № 51 (ч. 3), ст. 6810; 2011, № 1, ст. 31, № 27, ст. 3866, № 29, ст. 4295, № 48, ст. 6730, № 49 (ч. 5), ст. 7333, № 50</w:t>
      </w:r>
      <w:r w:rsidR="00D73C32" w:rsidRPr="00765593">
        <w:rPr>
          <w:rFonts w:ascii="Times New Roman" w:hAnsi="Times New Roman"/>
          <w:sz w:val="28"/>
          <w:szCs w:val="28"/>
        </w:rPr>
        <w:t>,</w:t>
      </w:r>
      <w:r w:rsidR="000A58CF" w:rsidRPr="00765593">
        <w:rPr>
          <w:rFonts w:ascii="Times New Roman" w:hAnsi="Times New Roman"/>
          <w:sz w:val="28"/>
          <w:szCs w:val="28"/>
        </w:rPr>
        <w:t xml:space="preserve"> ст. 7337; 2012, № 48, ст. 6744, </w:t>
      </w:r>
      <w:r w:rsidR="00D73C32" w:rsidRPr="00765593">
        <w:rPr>
          <w:rFonts w:ascii="Times New Roman" w:hAnsi="Times New Roman"/>
          <w:sz w:val="28"/>
          <w:szCs w:val="28"/>
        </w:rPr>
        <w:t xml:space="preserve">    </w:t>
      </w:r>
      <w:r w:rsidR="000A58CF" w:rsidRPr="00765593">
        <w:rPr>
          <w:rFonts w:ascii="Times New Roman" w:hAnsi="Times New Roman"/>
          <w:sz w:val="28"/>
          <w:szCs w:val="28"/>
        </w:rPr>
        <w:t xml:space="preserve">№ 50 (ч. 4), ст. 6954, № 52, ст. 7571, № 53 (ч. 1), ст. 7620, 7652; 2013, № 14, </w:t>
      </w:r>
      <w:r w:rsidR="00D73C32" w:rsidRPr="00765593">
        <w:rPr>
          <w:rFonts w:ascii="Times New Roman" w:hAnsi="Times New Roman"/>
          <w:sz w:val="28"/>
          <w:szCs w:val="28"/>
        </w:rPr>
        <w:t xml:space="preserve">    </w:t>
      </w:r>
      <w:r w:rsidR="000A58CF" w:rsidRPr="00765593">
        <w:rPr>
          <w:rFonts w:ascii="Times New Roman" w:hAnsi="Times New Roman"/>
          <w:sz w:val="28"/>
          <w:szCs w:val="28"/>
        </w:rPr>
        <w:t xml:space="preserve">ст. 1665, № 19, ст. 2326, 2329, № 23, ст. 2874, № 27, ст. 3441, 3477, № 43, </w:t>
      </w:r>
      <w:r w:rsidR="00D73C32" w:rsidRPr="00765593">
        <w:rPr>
          <w:rFonts w:ascii="Times New Roman" w:hAnsi="Times New Roman"/>
          <w:sz w:val="28"/>
          <w:szCs w:val="28"/>
        </w:rPr>
        <w:t xml:space="preserve">       </w:t>
      </w:r>
      <w:r w:rsidR="000A58CF" w:rsidRPr="00765593">
        <w:rPr>
          <w:rFonts w:ascii="Times New Roman" w:hAnsi="Times New Roman"/>
          <w:sz w:val="28"/>
          <w:szCs w:val="28"/>
        </w:rPr>
        <w:t>ст. 5454, № 48, ст. 6165, № 49 (ч. 7), ст. 6351, № 52 (ч. 1), ст. 6961</w:t>
      </w:r>
      <w:r w:rsidR="00AE2457">
        <w:rPr>
          <w:rFonts w:ascii="Times New Roman" w:hAnsi="Times New Roman"/>
          <w:sz w:val="28"/>
          <w:szCs w:val="28"/>
        </w:rPr>
        <w:t>; 2014, № 14, ст. 1545</w:t>
      </w:r>
      <w:r w:rsidRPr="00765593">
        <w:rPr>
          <w:rFonts w:ascii="Times New Roman" w:hAnsi="Times New Roman"/>
          <w:sz w:val="28"/>
          <w:szCs w:val="28"/>
        </w:rPr>
        <w:t>).</w:t>
      </w:r>
    </w:p>
    <w:p w:rsidR="00E46C9E" w:rsidRPr="00765593" w:rsidRDefault="00E46C9E" w:rsidP="00B555B6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99" w:name="sub_94"/>
      <w:bookmarkEnd w:id="98"/>
      <w:r w:rsidRPr="00765593">
        <w:rPr>
          <w:rFonts w:ascii="Times New Roman" w:hAnsi="Times New Roman"/>
          <w:sz w:val="28"/>
          <w:szCs w:val="28"/>
        </w:rPr>
        <w:t>Сотрудники Росфинмониторинга и его территориальных органов обеспечивают сохранность сведений, составляющих служебную, банковскую, налоговую</w:t>
      </w:r>
      <w:r w:rsidR="004116BD" w:rsidRPr="00765593">
        <w:rPr>
          <w:rFonts w:ascii="Times New Roman" w:hAnsi="Times New Roman"/>
          <w:sz w:val="28"/>
          <w:szCs w:val="28"/>
        </w:rPr>
        <w:t xml:space="preserve">, </w:t>
      </w:r>
      <w:r w:rsidRPr="00765593">
        <w:rPr>
          <w:rFonts w:ascii="Times New Roman" w:hAnsi="Times New Roman"/>
          <w:sz w:val="28"/>
          <w:szCs w:val="28"/>
        </w:rPr>
        <w:t>коммерческую</w:t>
      </w:r>
      <w:r w:rsidR="004116BD" w:rsidRPr="00765593">
        <w:rPr>
          <w:rFonts w:ascii="Times New Roman" w:hAnsi="Times New Roman"/>
          <w:sz w:val="28"/>
          <w:szCs w:val="28"/>
        </w:rPr>
        <w:t xml:space="preserve"> и иную охраняемую</w:t>
      </w:r>
      <w:r w:rsidRPr="00765593">
        <w:rPr>
          <w:rFonts w:ascii="Times New Roman" w:hAnsi="Times New Roman"/>
          <w:sz w:val="28"/>
          <w:szCs w:val="28"/>
        </w:rPr>
        <w:t xml:space="preserve"> </w:t>
      </w:r>
      <w:r w:rsidR="004116BD" w:rsidRPr="00765593">
        <w:rPr>
          <w:rFonts w:ascii="Times New Roman" w:hAnsi="Times New Roman"/>
          <w:sz w:val="28"/>
          <w:szCs w:val="28"/>
        </w:rPr>
        <w:t xml:space="preserve">законом </w:t>
      </w:r>
      <w:r w:rsidRPr="00765593">
        <w:rPr>
          <w:rFonts w:ascii="Times New Roman" w:hAnsi="Times New Roman"/>
          <w:sz w:val="28"/>
          <w:szCs w:val="28"/>
        </w:rPr>
        <w:t xml:space="preserve">тайну, ставших им известными при исполнении государственной функции, и несут установленную законодательством Российской Федерации ответственность </w:t>
      </w:r>
      <w:r w:rsidR="004116BD" w:rsidRPr="00765593">
        <w:rPr>
          <w:rFonts w:ascii="Times New Roman" w:hAnsi="Times New Roman"/>
          <w:sz w:val="28"/>
          <w:szCs w:val="28"/>
        </w:rPr>
        <w:t xml:space="preserve">    </w:t>
      </w:r>
      <w:r w:rsidRPr="00765593">
        <w:rPr>
          <w:rFonts w:ascii="Times New Roman" w:hAnsi="Times New Roman"/>
          <w:sz w:val="28"/>
          <w:szCs w:val="28"/>
        </w:rPr>
        <w:t>за разглашение этих сведений.</w:t>
      </w:r>
    </w:p>
    <w:bookmarkEnd w:id="99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AD2B8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00" w:name="sub_1404"/>
      <w:r w:rsidRPr="00793FE3">
        <w:rPr>
          <w:rFonts w:ascii="Times New Roman" w:hAnsi="Times New Roman" w:cs="Times New Roman"/>
          <w:sz w:val="28"/>
          <w:szCs w:val="28"/>
        </w:rPr>
        <w:t>Положения, характеризующие требования к порядку и формам контроля за исполнением государственной функции, в том числе со стороны граждан, их объединений и организаций</w:t>
      </w:r>
    </w:p>
    <w:bookmarkEnd w:id="100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16BD" w:rsidRPr="00765593" w:rsidRDefault="00E46C9E" w:rsidP="004116B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1" w:name="sub_95"/>
      <w:r w:rsidRPr="00765593">
        <w:rPr>
          <w:rFonts w:ascii="Times New Roman" w:hAnsi="Times New Roman"/>
          <w:sz w:val="28"/>
          <w:szCs w:val="28"/>
        </w:rPr>
        <w:t xml:space="preserve">Контроль за исполнением государственной функции Росфинмониторингом и его территориальными органами, их должностными лицами может осуществляться со стороны граждан, их объединений </w:t>
      </w:r>
      <w:r w:rsidR="004116BD" w:rsidRPr="00765593">
        <w:rPr>
          <w:rFonts w:ascii="Times New Roman" w:hAnsi="Times New Roman"/>
          <w:sz w:val="28"/>
          <w:szCs w:val="28"/>
        </w:rPr>
        <w:t xml:space="preserve">                 </w:t>
      </w:r>
      <w:r w:rsidRPr="00765593">
        <w:rPr>
          <w:rFonts w:ascii="Times New Roman" w:hAnsi="Times New Roman"/>
          <w:sz w:val="28"/>
          <w:szCs w:val="28"/>
        </w:rPr>
        <w:t>и организаций путем направления в адрес Росфинмониторинга</w:t>
      </w:r>
      <w:r w:rsidR="004C324D" w:rsidRPr="00765593">
        <w:rPr>
          <w:rFonts w:ascii="Times New Roman" w:hAnsi="Times New Roman"/>
          <w:sz w:val="28"/>
          <w:szCs w:val="28"/>
        </w:rPr>
        <w:t xml:space="preserve"> (территориальных органов Росфинмониторинга)</w:t>
      </w:r>
      <w:r w:rsidRPr="00765593">
        <w:rPr>
          <w:rFonts w:ascii="Times New Roman" w:hAnsi="Times New Roman"/>
          <w:sz w:val="28"/>
          <w:szCs w:val="28"/>
        </w:rPr>
        <w:t>:</w:t>
      </w:r>
      <w:bookmarkStart w:id="102" w:name="sub_9501"/>
      <w:bookmarkEnd w:id="101"/>
    </w:p>
    <w:p w:rsidR="004116BD" w:rsidRPr="00765593" w:rsidRDefault="00E46C9E" w:rsidP="004116B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предложений о совершенствовании нормативных правовых актов, регламентирующих исполнение должностными лицами Росфинмониторинга</w:t>
      </w:r>
      <w:r w:rsidR="004C324D" w:rsidRPr="00765593">
        <w:rPr>
          <w:rFonts w:ascii="Times New Roman" w:hAnsi="Times New Roman"/>
          <w:sz w:val="28"/>
          <w:szCs w:val="28"/>
        </w:rPr>
        <w:t xml:space="preserve">     и его территориальных органов </w:t>
      </w:r>
      <w:r w:rsidRPr="00765593">
        <w:rPr>
          <w:rFonts w:ascii="Times New Roman" w:hAnsi="Times New Roman"/>
          <w:sz w:val="28"/>
          <w:szCs w:val="28"/>
        </w:rPr>
        <w:t>государственной функции;</w:t>
      </w:r>
      <w:bookmarkStart w:id="103" w:name="sub_9502"/>
      <w:bookmarkEnd w:id="102"/>
    </w:p>
    <w:p w:rsidR="004116BD" w:rsidRPr="00765593" w:rsidRDefault="00E46C9E" w:rsidP="004116B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сообщений о нарушении нормативных правовых актов</w:t>
      </w:r>
      <w:r w:rsidR="004C324D" w:rsidRPr="00765593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765593">
        <w:rPr>
          <w:rFonts w:ascii="Times New Roman" w:hAnsi="Times New Roman"/>
          <w:sz w:val="28"/>
          <w:szCs w:val="28"/>
        </w:rPr>
        <w:t>, недостатках в работе Росфинмониторинга и его территориальных органов, их должностных лиц;</w:t>
      </w:r>
      <w:bookmarkStart w:id="104" w:name="sub_9503"/>
      <w:bookmarkEnd w:id="103"/>
    </w:p>
    <w:p w:rsidR="00E46C9E" w:rsidRPr="00765593" w:rsidRDefault="00E46C9E" w:rsidP="004C324D">
      <w:pPr>
        <w:pStyle w:val="affff"/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жалоб по фактам нарушения должностными лицами Росфинмониторинга</w:t>
      </w:r>
      <w:r w:rsidR="004C324D" w:rsidRPr="00765593">
        <w:rPr>
          <w:rFonts w:ascii="Times New Roman" w:hAnsi="Times New Roman"/>
          <w:sz w:val="28"/>
          <w:szCs w:val="28"/>
        </w:rPr>
        <w:t xml:space="preserve"> и его территориальных органов</w:t>
      </w:r>
      <w:r w:rsidRPr="00765593">
        <w:rPr>
          <w:rFonts w:ascii="Times New Roman" w:hAnsi="Times New Roman"/>
          <w:sz w:val="28"/>
          <w:szCs w:val="28"/>
        </w:rPr>
        <w:t xml:space="preserve"> прав и законных интересов граждан.</w:t>
      </w:r>
    </w:p>
    <w:bookmarkEnd w:id="104"/>
    <w:p w:rsidR="00E46C9E" w:rsidRPr="00793FE3" w:rsidRDefault="00E46C9E" w:rsidP="004C324D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93FE3" w:rsidRDefault="00E46C9E" w:rsidP="004C324D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05" w:name="sub_1500"/>
      <w:r w:rsidRPr="00793FE3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 и действий (</w:t>
      </w:r>
      <w:r w:rsidRPr="001C1270">
        <w:rPr>
          <w:rFonts w:ascii="Times New Roman" w:hAnsi="Times New Roman" w:cs="Times New Roman"/>
          <w:sz w:val="28"/>
          <w:szCs w:val="28"/>
        </w:rPr>
        <w:t>бездействи</w:t>
      </w:r>
      <w:r w:rsidR="00AC54CF" w:rsidRPr="001C1270">
        <w:rPr>
          <w:rFonts w:ascii="Times New Roman" w:hAnsi="Times New Roman" w:cs="Times New Roman"/>
          <w:sz w:val="28"/>
          <w:szCs w:val="28"/>
        </w:rPr>
        <w:t>я</w:t>
      </w:r>
      <w:r w:rsidRPr="001C1270">
        <w:rPr>
          <w:rFonts w:ascii="Times New Roman" w:hAnsi="Times New Roman" w:cs="Times New Roman"/>
          <w:sz w:val="28"/>
          <w:szCs w:val="28"/>
        </w:rPr>
        <w:t>)</w:t>
      </w:r>
      <w:r w:rsidRPr="00793FE3">
        <w:rPr>
          <w:rFonts w:ascii="Times New Roman" w:hAnsi="Times New Roman" w:cs="Times New Roman"/>
          <w:sz w:val="28"/>
          <w:szCs w:val="28"/>
        </w:rPr>
        <w:t xml:space="preserve"> </w:t>
      </w:r>
      <w:r w:rsidR="00042BB3" w:rsidRPr="00793FE3">
        <w:rPr>
          <w:rFonts w:ascii="Times New Roman" w:hAnsi="Times New Roman" w:cs="Times New Roman"/>
          <w:sz w:val="28"/>
          <w:szCs w:val="28"/>
        </w:rPr>
        <w:t>федерального органа исполнительной власти, исполняющего государственную функцию</w:t>
      </w:r>
      <w:r w:rsidRPr="00793FE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42BB3" w:rsidRPr="00793FE3">
        <w:rPr>
          <w:rFonts w:ascii="Times New Roman" w:hAnsi="Times New Roman" w:cs="Times New Roman"/>
          <w:sz w:val="28"/>
          <w:szCs w:val="28"/>
        </w:rPr>
        <w:t>его</w:t>
      </w:r>
      <w:r w:rsidRPr="00793FE3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</w:p>
    <w:bookmarkEnd w:id="105"/>
    <w:p w:rsidR="00E46C9E" w:rsidRPr="00793FE3" w:rsidRDefault="00E46C9E" w:rsidP="004C324D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C9E" w:rsidRPr="00765593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6" w:name="sub_96"/>
      <w:r w:rsidRPr="00765593">
        <w:rPr>
          <w:rFonts w:ascii="Times New Roman" w:hAnsi="Times New Roman"/>
          <w:sz w:val="28"/>
          <w:szCs w:val="28"/>
        </w:rPr>
        <w:t>Заинтересованные лица вправе сообщить о нарушении своих прав и законных интересов, противоправных решениях, действиях или бездействии должностных лиц</w:t>
      </w:r>
      <w:r w:rsidR="004C324D" w:rsidRPr="00765593">
        <w:rPr>
          <w:rFonts w:ascii="Times New Roman" w:hAnsi="Times New Roman"/>
          <w:sz w:val="28"/>
          <w:szCs w:val="28"/>
        </w:rPr>
        <w:t xml:space="preserve"> Росфинмониторинга и его </w:t>
      </w:r>
      <w:r w:rsidRPr="00765593">
        <w:rPr>
          <w:rFonts w:ascii="Times New Roman" w:hAnsi="Times New Roman"/>
          <w:sz w:val="28"/>
          <w:szCs w:val="28"/>
        </w:rPr>
        <w:t xml:space="preserve">территориальных органов, нарушении положений настоящего Административного регламента, некорректном поведении или нарушении служебной этики по адресам </w:t>
      </w:r>
      <w:r w:rsidR="004C324D" w:rsidRPr="00765593">
        <w:rPr>
          <w:rFonts w:ascii="Times New Roman" w:hAnsi="Times New Roman"/>
          <w:sz w:val="28"/>
          <w:szCs w:val="28"/>
        </w:rPr>
        <w:t xml:space="preserve">                  </w:t>
      </w:r>
      <w:r w:rsidRPr="00765593">
        <w:rPr>
          <w:rFonts w:ascii="Times New Roman" w:hAnsi="Times New Roman"/>
          <w:sz w:val="28"/>
          <w:szCs w:val="28"/>
        </w:rPr>
        <w:t xml:space="preserve">и телефонам, указанным в </w:t>
      </w:r>
      <w:hyperlink w:anchor="sub_1000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приложении </w:t>
        </w:r>
        <w:r w:rsidR="00386648"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№ </w:t>
        </w:r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1</w:t>
        </w:r>
      </w:hyperlink>
      <w:r w:rsidR="004C324D" w:rsidRPr="00765593">
        <w:rPr>
          <w:rFonts w:ascii="Times New Roman" w:hAnsi="Times New Roman"/>
          <w:sz w:val="28"/>
          <w:szCs w:val="28"/>
        </w:rPr>
        <w:t xml:space="preserve"> к настоящему </w:t>
      </w:r>
      <w:r w:rsidRPr="00765593">
        <w:rPr>
          <w:rFonts w:ascii="Times New Roman" w:hAnsi="Times New Roman"/>
          <w:sz w:val="28"/>
          <w:szCs w:val="28"/>
        </w:rPr>
        <w:t>Административному регламенту и размещенным на официальном сайте Росфинмониторинга</w:t>
      </w:r>
      <w:r w:rsidR="004C638C" w:rsidRPr="00765593">
        <w:rPr>
          <w:rFonts w:ascii="Times New Roman" w:hAnsi="Times New Roman"/>
          <w:sz w:val="28"/>
          <w:szCs w:val="28"/>
        </w:rPr>
        <w:t xml:space="preserve"> в сети Интернет по адресу</w:t>
      </w:r>
      <w:r w:rsidRPr="00765593">
        <w:rPr>
          <w:rFonts w:ascii="Times New Roman" w:hAnsi="Times New Roman"/>
          <w:b/>
          <w:sz w:val="28"/>
          <w:szCs w:val="28"/>
        </w:rPr>
        <w:t xml:space="preserve"> </w:t>
      </w:r>
      <w:hyperlink r:id="rId30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www.fedsfm.ru</w:t>
        </w:r>
      </w:hyperlink>
      <w:r w:rsidR="004C324D" w:rsidRPr="00765593">
        <w:rPr>
          <w:rFonts w:ascii="Times New Roman" w:hAnsi="Times New Roman"/>
          <w:sz w:val="28"/>
          <w:szCs w:val="28"/>
        </w:rPr>
        <w:t>.</w:t>
      </w:r>
    </w:p>
    <w:p w:rsidR="00E46C9E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7" w:name="sub_97"/>
      <w:bookmarkEnd w:id="106"/>
      <w:r w:rsidRPr="004C324D">
        <w:rPr>
          <w:rFonts w:ascii="Times New Roman" w:hAnsi="Times New Roman"/>
          <w:sz w:val="28"/>
          <w:szCs w:val="28"/>
        </w:rPr>
        <w:t>Предметом досудебного (внесудебного) обжалования являются действия (бездействие) должностных лиц Росфинмониторинга и его территориальных органов, решения, принятые в ходе исполнения государственной функции.</w:t>
      </w:r>
    </w:p>
    <w:p w:rsidR="00E46C9E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8" w:name="sub_98"/>
      <w:bookmarkEnd w:id="107"/>
      <w:r w:rsidRPr="004C324D">
        <w:rPr>
          <w:rFonts w:ascii="Times New Roman" w:hAnsi="Times New Roman"/>
          <w:sz w:val="28"/>
          <w:szCs w:val="28"/>
        </w:rPr>
        <w:t>Основанием для начала досудебного (внесудебного) обжалования является поступление жалобы в Росфинмониторинг</w:t>
      </w:r>
      <w:r w:rsidR="004C638C" w:rsidRPr="004C324D">
        <w:rPr>
          <w:rFonts w:ascii="Times New Roman" w:hAnsi="Times New Roman"/>
          <w:sz w:val="28"/>
          <w:szCs w:val="28"/>
        </w:rPr>
        <w:t xml:space="preserve"> либо территориальный </w:t>
      </w:r>
      <w:r w:rsidR="004C638C" w:rsidRPr="004C324D">
        <w:rPr>
          <w:rFonts w:ascii="Times New Roman" w:hAnsi="Times New Roman"/>
          <w:sz w:val="28"/>
          <w:szCs w:val="28"/>
        </w:rPr>
        <w:lastRenderedPageBreak/>
        <w:t>орган Росфинмониторинга</w:t>
      </w:r>
      <w:r w:rsidRPr="004C324D">
        <w:rPr>
          <w:rFonts w:ascii="Times New Roman" w:hAnsi="Times New Roman"/>
          <w:sz w:val="28"/>
          <w:szCs w:val="28"/>
        </w:rPr>
        <w:t xml:space="preserve">, поступившей лично от заявителя (представителя заявителя) или направленной в виде почтового отправления либо </w:t>
      </w:r>
      <w:r w:rsidR="004C324D">
        <w:rPr>
          <w:rFonts w:ascii="Times New Roman" w:hAnsi="Times New Roman"/>
          <w:sz w:val="28"/>
          <w:szCs w:val="28"/>
        </w:rPr>
        <w:t xml:space="preserve">                      </w:t>
      </w:r>
      <w:r w:rsidRPr="004C324D">
        <w:rPr>
          <w:rFonts w:ascii="Times New Roman" w:hAnsi="Times New Roman"/>
          <w:sz w:val="28"/>
          <w:szCs w:val="28"/>
        </w:rPr>
        <w:t>в электронной форме.</w:t>
      </w:r>
    </w:p>
    <w:p w:rsidR="00E46C9E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09" w:name="sub_99"/>
      <w:bookmarkEnd w:id="108"/>
      <w:r w:rsidRPr="004C324D">
        <w:rPr>
          <w:rFonts w:ascii="Times New Roman" w:hAnsi="Times New Roman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вопросов.</w:t>
      </w:r>
    </w:p>
    <w:bookmarkEnd w:id="109"/>
    <w:p w:rsidR="00E46C9E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C324D">
        <w:rPr>
          <w:rFonts w:ascii="Times New Roman" w:hAnsi="Times New Roman"/>
          <w:sz w:val="28"/>
          <w:szCs w:val="28"/>
        </w:rPr>
        <w:t>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</w:t>
      </w:r>
    </w:p>
    <w:p w:rsidR="004C324D" w:rsidRPr="00765593" w:rsidRDefault="00E46C9E" w:rsidP="004C324D">
      <w:pPr>
        <w:pStyle w:val="affff"/>
        <w:tabs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обстоятельства, </w:t>
      </w:r>
      <w:r w:rsidR="004C638C" w:rsidRPr="00765593">
        <w:rPr>
          <w:rFonts w:ascii="Times New Roman" w:hAnsi="Times New Roman"/>
          <w:sz w:val="28"/>
          <w:szCs w:val="28"/>
        </w:rPr>
        <w:t>директор</w:t>
      </w:r>
      <w:r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="004C324D" w:rsidRPr="00765593">
        <w:rPr>
          <w:rFonts w:ascii="Times New Roman" w:hAnsi="Times New Roman"/>
          <w:sz w:val="28"/>
          <w:szCs w:val="28"/>
        </w:rPr>
        <w:t xml:space="preserve"> (руководитель территориального органа Росфинмониторинга)</w:t>
      </w:r>
      <w:r w:rsidRPr="00765593">
        <w:rPr>
          <w:rFonts w:ascii="Times New Roman" w:hAnsi="Times New Roman"/>
          <w:sz w:val="28"/>
          <w:szCs w:val="28"/>
        </w:rPr>
        <w:t>,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рассматривались в Росфинмониторинге</w:t>
      </w:r>
      <w:r w:rsidR="004C324D" w:rsidRPr="00765593">
        <w:rPr>
          <w:rFonts w:ascii="Times New Roman" w:hAnsi="Times New Roman"/>
          <w:sz w:val="28"/>
          <w:szCs w:val="28"/>
        </w:rPr>
        <w:t xml:space="preserve"> (территориальном органе Росфинмониторинга)</w:t>
      </w:r>
      <w:r w:rsidRPr="00765593">
        <w:rPr>
          <w:rFonts w:ascii="Times New Roman" w:hAnsi="Times New Roman"/>
          <w:sz w:val="28"/>
          <w:szCs w:val="28"/>
        </w:rPr>
        <w:t>. О данном решении уведомляется заявитель, направивший жалобу, в письменном виде.</w:t>
      </w:r>
    </w:p>
    <w:p w:rsidR="004C324D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0" w:name="sub_100"/>
      <w:r w:rsidRPr="004C324D">
        <w:rPr>
          <w:rFonts w:ascii="Times New Roman" w:hAnsi="Times New Roman"/>
          <w:sz w:val="28"/>
          <w:szCs w:val="28"/>
        </w:rPr>
        <w:t>Заявитель в свое</w:t>
      </w:r>
      <w:r w:rsidR="004C638C" w:rsidRPr="004C324D">
        <w:rPr>
          <w:rFonts w:ascii="Times New Roman" w:hAnsi="Times New Roman"/>
          <w:sz w:val="28"/>
          <w:szCs w:val="28"/>
        </w:rPr>
        <w:t>й</w:t>
      </w:r>
      <w:r w:rsidRPr="004C324D">
        <w:rPr>
          <w:rFonts w:ascii="Times New Roman" w:hAnsi="Times New Roman"/>
          <w:sz w:val="28"/>
          <w:szCs w:val="28"/>
        </w:rPr>
        <w:t xml:space="preserve"> </w:t>
      </w:r>
      <w:r w:rsidR="004C638C" w:rsidRPr="004C324D">
        <w:rPr>
          <w:rFonts w:ascii="Times New Roman" w:hAnsi="Times New Roman"/>
          <w:sz w:val="28"/>
          <w:szCs w:val="28"/>
        </w:rPr>
        <w:t>жалобе</w:t>
      </w:r>
      <w:r w:rsidRPr="004C324D">
        <w:rPr>
          <w:rFonts w:ascii="Times New Roman" w:hAnsi="Times New Roman"/>
          <w:sz w:val="28"/>
          <w:szCs w:val="28"/>
        </w:rPr>
        <w:t xml:space="preserve"> в обязательном порядке указывает наименование органа, в который направляет письменн</w:t>
      </w:r>
      <w:r w:rsidR="004C638C" w:rsidRPr="004C324D">
        <w:rPr>
          <w:rFonts w:ascii="Times New Roman" w:hAnsi="Times New Roman"/>
          <w:sz w:val="28"/>
          <w:szCs w:val="28"/>
        </w:rPr>
        <w:t>ую жалобу</w:t>
      </w:r>
      <w:r w:rsidRPr="004C324D">
        <w:rPr>
          <w:rFonts w:ascii="Times New Roman" w:hAnsi="Times New Roman"/>
          <w:sz w:val="28"/>
          <w:szCs w:val="28"/>
        </w:rPr>
        <w:t>, либо фамилию, имя, отчество соответствующего должностного лица, либо должность соответствующего лица, а также полное наименование организации, фамилию, имя, отчество</w:t>
      </w:r>
      <w:r w:rsidR="00E811C0">
        <w:rPr>
          <w:rFonts w:ascii="Times New Roman" w:hAnsi="Times New Roman"/>
          <w:sz w:val="28"/>
          <w:szCs w:val="28"/>
        </w:rPr>
        <w:t xml:space="preserve"> (последнее – при наличии) </w:t>
      </w:r>
      <w:r w:rsidRPr="004C324D">
        <w:rPr>
          <w:rFonts w:ascii="Times New Roman" w:hAnsi="Times New Roman"/>
          <w:sz w:val="28"/>
          <w:szCs w:val="28"/>
        </w:rPr>
        <w:t>представителя организации</w:t>
      </w:r>
      <w:r w:rsidR="004C638C" w:rsidRPr="004C324D">
        <w:rPr>
          <w:rFonts w:ascii="Times New Roman" w:hAnsi="Times New Roman"/>
          <w:sz w:val="28"/>
          <w:szCs w:val="28"/>
        </w:rPr>
        <w:t xml:space="preserve"> либо индивидуального предпринимателя</w:t>
      </w:r>
      <w:r w:rsidRPr="004C324D">
        <w:rPr>
          <w:rFonts w:ascii="Times New Roman" w:hAnsi="Times New Roman"/>
          <w:sz w:val="28"/>
          <w:szCs w:val="28"/>
        </w:rPr>
        <w:t xml:space="preserve">, который ставит личную подпись и дату на обращении, почтовый адрес, по которому должен быть направлен ответ или уведомление о переадресации </w:t>
      </w:r>
      <w:r w:rsidR="004C638C" w:rsidRPr="004C324D">
        <w:rPr>
          <w:rFonts w:ascii="Times New Roman" w:hAnsi="Times New Roman"/>
          <w:sz w:val="28"/>
          <w:szCs w:val="28"/>
        </w:rPr>
        <w:t>жалобы</w:t>
      </w:r>
      <w:r w:rsidRPr="004C324D">
        <w:rPr>
          <w:rFonts w:ascii="Times New Roman" w:hAnsi="Times New Roman"/>
          <w:sz w:val="28"/>
          <w:szCs w:val="28"/>
        </w:rPr>
        <w:t xml:space="preserve">, излагает суть </w:t>
      </w:r>
      <w:r w:rsidR="00E811C0">
        <w:rPr>
          <w:rFonts w:ascii="Times New Roman" w:hAnsi="Times New Roman"/>
          <w:sz w:val="28"/>
          <w:szCs w:val="28"/>
        </w:rPr>
        <w:t>жалобы (</w:t>
      </w:r>
      <w:r w:rsidRPr="004C324D">
        <w:rPr>
          <w:rFonts w:ascii="Times New Roman" w:hAnsi="Times New Roman"/>
          <w:sz w:val="28"/>
          <w:szCs w:val="28"/>
        </w:rPr>
        <w:t>обжалуемого действия (бездействия)</w:t>
      </w:r>
      <w:r w:rsidR="00E811C0">
        <w:rPr>
          <w:rFonts w:ascii="Times New Roman" w:hAnsi="Times New Roman"/>
          <w:sz w:val="28"/>
          <w:szCs w:val="28"/>
        </w:rPr>
        <w:t>)</w:t>
      </w:r>
      <w:r w:rsidRPr="004C324D">
        <w:rPr>
          <w:rFonts w:ascii="Times New Roman" w:hAnsi="Times New Roman"/>
          <w:sz w:val="28"/>
          <w:szCs w:val="28"/>
        </w:rPr>
        <w:t>.</w:t>
      </w:r>
      <w:bookmarkEnd w:id="110"/>
    </w:p>
    <w:p w:rsidR="004C324D" w:rsidRDefault="00E46C9E" w:rsidP="004C324D">
      <w:pPr>
        <w:pStyle w:val="affff"/>
        <w:tabs>
          <w:tab w:val="left" w:pos="1418"/>
        </w:tabs>
        <w:jc w:val="both"/>
        <w:rPr>
          <w:rFonts w:ascii="Times New Roman" w:hAnsi="Times New Roman"/>
          <w:sz w:val="28"/>
          <w:szCs w:val="28"/>
        </w:rPr>
      </w:pPr>
      <w:r w:rsidRPr="004C324D">
        <w:rPr>
          <w:rFonts w:ascii="Times New Roman" w:hAnsi="Times New Roman"/>
          <w:sz w:val="28"/>
          <w:szCs w:val="28"/>
        </w:rPr>
        <w:t xml:space="preserve">Дополнительно в </w:t>
      </w:r>
      <w:r w:rsidR="004C638C" w:rsidRPr="004C324D">
        <w:rPr>
          <w:rFonts w:ascii="Times New Roman" w:hAnsi="Times New Roman"/>
          <w:sz w:val="28"/>
          <w:szCs w:val="28"/>
        </w:rPr>
        <w:t>жалобе</w:t>
      </w:r>
      <w:r w:rsidRPr="004C324D">
        <w:rPr>
          <w:rFonts w:ascii="Times New Roman" w:hAnsi="Times New Roman"/>
          <w:sz w:val="28"/>
          <w:szCs w:val="28"/>
        </w:rPr>
        <w:t xml:space="preserve"> могут быть указаны:</w:t>
      </w:r>
    </w:p>
    <w:p w:rsidR="004C324D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t xml:space="preserve">наименование органа, должность, фамилия, имя и отчество </w:t>
      </w:r>
      <w:r w:rsidR="00E811C0">
        <w:rPr>
          <w:rFonts w:ascii="Times New Roman" w:hAnsi="Times New Roman"/>
          <w:sz w:val="28"/>
          <w:szCs w:val="28"/>
        </w:rPr>
        <w:t xml:space="preserve">сотрудника </w:t>
      </w:r>
      <w:r w:rsidRPr="00793FE3">
        <w:rPr>
          <w:rFonts w:ascii="Times New Roman" w:hAnsi="Times New Roman"/>
          <w:sz w:val="28"/>
          <w:szCs w:val="28"/>
        </w:rPr>
        <w:t xml:space="preserve"> (при наличии информации), решение, действие (бездействие) которого обжалуется;</w:t>
      </w:r>
    </w:p>
    <w:p w:rsidR="004C324D" w:rsidRPr="00765593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обстоятельства, на основании которых организация </w:t>
      </w:r>
      <w:r w:rsidR="004C638C" w:rsidRPr="00765593">
        <w:rPr>
          <w:rFonts w:ascii="Times New Roman" w:hAnsi="Times New Roman"/>
          <w:sz w:val="28"/>
          <w:szCs w:val="28"/>
        </w:rPr>
        <w:t xml:space="preserve">(индивидуальный предприниматель) </w:t>
      </w:r>
      <w:r w:rsidRPr="00765593">
        <w:rPr>
          <w:rFonts w:ascii="Times New Roman" w:hAnsi="Times New Roman"/>
          <w:sz w:val="28"/>
          <w:szCs w:val="28"/>
        </w:rPr>
        <w:t>считает, что нарушены ее</w:t>
      </w:r>
      <w:r w:rsidR="00E811C0" w:rsidRPr="00765593">
        <w:rPr>
          <w:rFonts w:ascii="Times New Roman" w:hAnsi="Times New Roman"/>
          <w:sz w:val="28"/>
          <w:szCs w:val="28"/>
        </w:rPr>
        <w:t xml:space="preserve"> (его)</w:t>
      </w:r>
      <w:r w:rsidRPr="00765593">
        <w:rPr>
          <w:rFonts w:ascii="Times New Roman" w:hAnsi="Times New Roman"/>
          <w:sz w:val="28"/>
          <w:szCs w:val="28"/>
        </w:rPr>
        <w:t xml:space="preserve"> права, свободы и законные интересы, созданы препятствия к их реализации либо незаконно возложена какая-либо обязанность;</w:t>
      </w:r>
    </w:p>
    <w:p w:rsidR="004C324D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93FE3">
        <w:rPr>
          <w:rFonts w:ascii="Times New Roman" w:hAnsi="Times New Roman"/>
          <w:sz w:val="28"/>
          <w:szCs w:val="28"/>
        </w:rPr>
        <w:lastRenderedPageBreak/>
        <w:t xml:space="preserve">иные сведения, которые организация </w:t>
      </w:r>
      <w:r w:rsidR="004C638C" w:rsidRPr="00793FE3">
        <w:rPr>
          <w:rFonts w:ascii="Times New Roman" w:hAnsi="Times New Roman"/>
          <w:sz w:val="28"/>
          <w:szCs w:val="28"/>
        </w:rPr>
        <w:t xml:space="preserve">(индивидуальный предприниматель) </w:t>
      </w:r>
      <w:r w:rsidRPr="00793FE3">
        <w:rPr>
          <w:rFonts w:ascii="Times New Roman" w:hAnsi="Times New Roman"/>
          <w:sz w:val="28"/>
          <w:szCs w:val="28"/>
        </w:rPr>
        <w:t>считает необходимым сообщить.</w:t>
      </w:r>
    </w:p>
    <w:p w:rsidR="00E46C9E" w:rsidRPr="00765593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В случае необходимости в подтверждение своих доводов организация </w:t>
      </w:r>
      <w:r w:rsidR="00947388" w:rsidRPr="00765593">
        <w:rPr>
          <w:rFonts w:ascii="Times New Roman" w:hAnsi="Times New Roman"/>
          <w:sz w:val="28"/>
          <w:szCs w:val="28"/>
        </w:rPr>
        <w:t xml:space="preserve">(индивидуальный предприниматель) </w:t>
      </w:r>
      <w:r w:rsidRPr="00765593">
        <w:rPr>
          <w:rFonts w:ascii="Times New Roman" w:hAnsi="Times New Roman"/>
          <w:sz w:val="28"/>
          <w:szCs w:val="28"/>
        </w:rPr>
        <w:t>прилагает к письменн</w:t>
      </w:r>
      <w:r w:rsidR="00E811C0" w:rsidRPr="00765593">
        <w:rPr>
          <w:rFonts w:ascii="Times New Roman" w:hAnsi="Times New Roman"/>
          <w:sz w:val="28"/>
          <w:szCs w:val="28"/>
        </w:rPr>
        <w:t xml:space="preserve">ой жалобе </w:t>
      </w:r>
      <w:r w:rsidRPr="00765593">
        <w:rPr>
          <w:rFonts w:ascii="Times New Roman" w:hAnsi="Times New Roman"/>
          <w:sz w:val="28"/>
          <w:szCs w:val="28"/>
        </w:rPr>
        <w:t>документы и материалы либо их копии.</w:t>
      </w:r>
    </w:p>
    <w:p w:rsidR="004C324D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1" w:name="sub_101"/>
      <w:r w:rsidRPr="004C324D">
        <w:rPr>
          <w:rFonts w:ascii="Times New Roman" w:hAnsi="Times New Roman"/>
          <w:sz w:val="28"/>
          <w:szCs w:val="28"/>
        </w:rPr>
        <w:t>В досудебном (внесудебном) порядке могут обжаловаться действия (бездействие) и решения должностных лиц:</w:t>
      </w:r>
      <w:bookmarkEnd w:id="111"/>
    </w:p>
    <w:p w:rsidR="004C324D" w:rsidRPr="00765593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территориального органа</w:t>
      </w:r>
      <w:r w:rsidR="00E811C0" w:rsidRPr="00765593">
        <w:rPr>
          <w:rFonts w:ascii="Times New Roman" w:hAnsi="Times New Roman"/>
          <w:sz w:val="28"/>
          <w:szCs w:val="28"/>
        </w:rPr>
        <w:t xml:space="preserve"> Росфинмониторинга – </w:t>
      </w:r>
      <w:r w:rsidRPr="00765593">
        <w:rPr>
          <w:rFonts w:ascii="Times New Roman" w:hAnsi="Times New Roman"/>
          <w:sz w:val="28"/>
          <w:szCs w:val="28"/>
        </w:rPr>
        <w:t>руководителю территориального органа</w:t>
      </w:r>
      <w:r w:rsidR="00E811C0" w:rsidRPr="00765593">
        <w:rPr>
          <w:rFonts w:ascii="Times New Roman" w:hAnsi="Times New Roman"/>
          <w:sz w:val="28"/>
          <w:szCs w:val="28"/>
        </w:rPr>
        <w:t xml:space="preserve"> Росфинмониторинга </w:t>
      </w:r>
      <w:r w:rsidRPr="00765593">
        <w:rPr>
          <w:rFonts w:ascii="Times New Roman" w:hAnsi="Times New Roman"/>
          <w:sz w:val="28"/>
          <w:szCs w:val="28"/>
        </w:rPr>
        <w:t>и (или) в Росфинмониторинг;</w:t>
      </w:r>
    </w:p>
    <w:p w:rsidR="00E46C9E" w:rsidRPr="00765593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>Росфинмониторинга</w:t>
      </w:r>
      <w:r w:rsidR="00E811C0" w:rsidRPr="00765593">
        <w:rPr>
          <w:rFonts w:ascii="Times New Roman" w:hAnsi="Times New Roman"/>
          <w:sz w:val="28"/>
          <w:szCs w:val="28"/>
        </w:rPr>
        <w:t xml:space="preserve"> – </w:t>
      </w:r>
      <w:r w:rsidR="004847AC" w:rsidRPr="00765593">
        <w:rPr>
          <w:rFonts w:ascii="Times New Roman" w:hAnsi="Times New Roman"/>
          <w:sz w:val="28"/>
          <w:szCs w:val="28"/>
        </w:rPr>
        <w:t>директору</w:t>
      </w:r>
      <w:r w:rsidRPr="00765593">
        <w:rPr>
          <w:rFonts w:ascii="Times New Roman" w:hAnsi="Times New Roman"/>
          <w:sz w:val="28"/>
          <w:szCs w:val="28"/>
        </w:rPr>
        <w:t xml:space="preserve"> Росфинмониторинга, в том числе </w:t>
      </w:r>
      <w:r w:rsidR="00E811C0" w:rsidRPr="00765593">
        <w:rPr>
          <w:rFonts w:ascii="Times New Roman" w:hAnsi="Times New Roman"/>
          <w:sz w:val="28"/>
          <w:szCs w:val="28"/>
        </w:rPr>
        <w:t xml:space="preserve">          </w:t>
      </w:r>
      <w:r w:rsidRPr="00765593">
        <w:rPr>
          <w:rFonts w:ascii="Times New Roman" w:hAnsi="Times New Roman"/>
          <w:sz w:val="28"/>
          <w:szCs w:val="28"/>
        </w:rPr>
        <w:t>в связи с непринятием основанных на законодательстве Российской Федерации мер в отношении действий или бездействия должностных лиц (</w:t>
      </w:r>
      <w:r w:rsidR="00E811C0" w:rsidRPr="00765593">
        <w:rPr>
          <w:rFonts w:ascii="Times New Roman" w:hAnsi="Times New Roman"/>
          <w:sz w:val="28"/>
          <w:szCs w:val="28"/>
        </w:rPr>
        <w:t>сотрудников</w:t>
      </w:r>
      <w:r w:rsidRPr="00765593">
        <w:rPr>
          <w:rFonts w:ascii="Times New Roman" w:hAnsi="Times New Roman"/>
          <w:sz w:val="28"/>
          <w:szCs w:val="28"/>
        </w:rPr>
        <w:t>) территориального органа</w:t>
      </w:r>
      <w:r w:rsidR="00E811C0" w:rsidRPr="00765593">
        <w:rPr>
          <w:rFonts w:ascii="Times New Roman" w:hAnsi="Times New Roman"/>
          <w:sz w:val="28"/>
          <w:szCs w:val="28"/>
        </w:rPr>
        <w:t xml:space="preserve"> Росфинмониторинга</w:t>
      </w:r>
      <w:r w:rsidRPr="00765593">
        <w:rPr>
          <w:rFonts w:ascii="Times New Roman" w:hAnsi="Times New Roman"/>
          <w:sz w:val="28"/>
          <w:szCs w:val="28"/>
        </w:rPr>
        <w:t>.</w:t>
      </w:r>
    </w:p>
    <w:p w:rsidR="004C324D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2" w:name="sub_102"/>
      <w:r w:rsidRPr="004C324D">
        <w:rPr>
          <w:rFonts w:ascii="Times New Roman" w:hAnsi="Times New Roman"/>
          <w:sz w:val="28"/>
          <w:szCs w:val="28"/>
        </w:rPr>
        <w:t xml:space="preserve">Срок рассмотрения жалобы  не должен превышать тридцать дней </w:t>
      </w:r>
      <w:r w:rsidR="00E811C0">
        <w:rPr>
          <w:rFonts w:ascii="Times New Roman" w:hAnsi="Times New Roman"/>
          <w:sz w:val="28"/>
          <w:szCs w:val="28"/>
        </w:rPr>
        <w:t xml:space="preserve">   </w:t>
      </w:r>
      <w:r w:rsidRPr="004C324D">
        <w:rPr>
          <w:rFonts w:ascii="Times New Roman" w:hAnsi="Times New Roman"/>
          <w:sz w:val="28"/>
          <w:szCs w:val="28"/>
        </w:rPr>
        <w:t>с момента ее регистрации.</w:t>
      </w:r>
      <w:bookmarkEnd w:id="112"/>
    </w:p>
    <w:p w:rsidR="00E46C9E" w:rsidRPr="00765593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65593">
        <w:rPr>
          <w:rFonts w:ascii="Times New Roman" w:hAnsi="Times New Roman"/>
          <w:sz w:val="28"/>
          <w:szCs w:val="28"/>
        </w:rPr>
        <w:t xml:space="preserve">В исключительных случаях (в том числе при направлении Росфинмониторингом запроса в соответствующий территориальный орган </w:t>
      </w:r>
      <w:r w:rsidR="00E811C0" w:rsidRPr="00765593">
        <w:rPr>
          <w:rFonts w:ascii="Times New Roman" w:hAnsi="Times New Roman"/>
          <w:sz w:val="28"/>
          <w:szCs w:val="28"/>
        </w:rPr>
        <w:t xml:space="preserve">          </w:t>
      </w:r>
      <w:r w:rsidRPr="00765593">
        <w:rPr>
          <w:rFonts w:ascii="Times New Roman" w:hAnsi="Times New Roman"/>
          <w:sz w:val="28"/>
          <w:szCs w:val="28"/>
        </w:rPr>
        <w:t xml:space="preserve">о представлении дополнительных документов и материалов), а также в случае направления запроса другим государственным органам, органам местного самоуправления и иным должностным лицам для получения необходимых для рассмотрения </w:t>
      </w:r>
      <w:r w:rsidR="00E811C0" w:rsidRPr="00765593">
        <w:rPr>
          <w:rFonts w:ascii="Times New Roman" w:hAnsi="Times New Roman"/>
          <w:sz w:val="28"/>
          <w:szCs w:val="28"/>
        </w:rPr>
        <w:t xml:space="preserve">жалобы </w:t>
      </w:r>
      <w:r w:rsidRPr="00765593">
        <w:rPr>
          <w:rFonts w:ascii="Times New Roman" w:hAnsi="Times New Roman"/>
          <w:sz w:val="28"/>
          <w:szCs w:val="28"/>
        </w:rPr>
        <w:t xml:space="preserve">документов и материалов </w:t>
      </w:r>
      <w:r w:rsidR="00E811C0" w:rsidRPr="00765593">
        <w:rPr>
          <w:rFonts w:ascii="Times New Roman" w:hAnsi="Times New Roman"/>
          <w:sz w:val="28"/>
          <w:szCs w:val="28"/>
        </w:rPr>
        <w:t xml:space="preserve">директор </w:t>
      </w:r>
      <w:r w:rsidRPr="00765593">
        <w:rPr>
          <w:rFonts w:ascii="Times New Roman" w:hAnsi="Times New Roman"/>
          <w:sz w:val="28"/>
          <w:szCs w:val="28"/>
        </w:rPr>
        <w:t xml:space="preserve"> Росфинмониторинга, иное уполномоченное на то должностное лицо вправе продлить срок рассмотрения жалобы не более чем на тридцать дней, уведомив о продлении срока ее рассмотрения заявителя.</w:t>
      </w:r>
    </w:p>
    <w:p w:rsidR="004C324D" w:rsidRDefault="00E46C9E" w:rsidP="00E811C0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3" w:name="sub_103"/>
      <w:r w:rsidRPr="004C324D">
        <w:rPr>
          <w:rFonts w:ascii="Times New Roman" w:hAnsi="Times New Roman"/>
          <w:sz w:val="28"/>
          <w:szCs w:val="28"/>
        </w:rPr>
        <w:t>По результатам рассмотрения жалобы</w:t>
      </w:r>
      <w:r w:rsidR="00E811C0">
        <w:rPr>
          <w:rFonts w:ascii="Times New Roman" w:hAnsi="Times New Roman"/>
          <w:sz w:val="28"/>
          <w:szCs w:val="28"/>
        </w:rPr>
        <w:t xml:space="preserve"> </w:t>
      </w:r>
      <w:r w:rsidRPr="004C324D">
        <w:rPr>
          <w:rFonts w:ascii="Times New Roman" w:hAnsi="Times New Roman"/>
          <w:sz w:val="28"/>
          <w:szCs w:val="28"/>
        </w:rPr>
        <w:t>принимается решение об удовлетворении требований заявителя либо об отказе в их удовлетворении.</w:t>
      </w:r>
      <w:bookmarkEnd w:id="113"/>
    </w:p>
    <w:p w:rsidR="00E46C9E" w:rsidRDefault="00E46C9E" w:rsidP="004C324D">
      <w:pPr>
        <w:pStyle w:val="affff"/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C324D">
        <w:rPr>
          <w:rFonts w:ascii="Times New Roman" w:hAnsi="Times New Roman"/>
          <w:sz w:val="28"/>
          <w:szCs w:val="28"/>
        </w:rPr>
        <w:t xml:space="preserve">На жалобу, поступившую лично от заявителя (представителя заявителя) или в виде почтового отправления, дается письменный ответ, содержащий результаты рассмотрения, который направляется заявителю. Ответ на жалобу, поступившую в электронной форме, направляется в электронной форме </w:t>
      </w:r>
      <w:r w:rsidR="007E5B90">
        <w:rPr>
          <w:rFonts w:ascii="Times New Roman" w:hAnsi="Times New Roman"/>
          <w:sz w:val="28"/>
          <w:szCs w:val="28"/>
        </w:rPr>
        <w:t xml:space="preserve">         </w:t>
      </w:r>
      <w:r w:rsidRPr="004C324D">
        <w:rPr>
          <w:rFonts w:ascii="Times New Roman" w:hAnsi="Times New Roman"/>
          <w:sz w:val="28"/>
          <w:szCs w:val="28"/>
        </w:rPr>
        <w:t>по адресу электро</w:t>
      </w:r>
      <w:r w:rsidR="007E5B90">
        <w:rPr>
          <w:rFonts w:ascii="Times New Roman" w:hAnsi="Times New Roman"/>
          <w:sz w:val="28"/>
          <w:szCs w:val="28"/>
        </w:rPr>
        <w:t>нной почты, указанному в жалобе</w:t>
      </w:r>
      <w:r w:rsidRPr="004C324D">
        <w:rPr>
          <w:rFonts w:ascii="Times New Roman" w:hAnsi="Times New Roman"/>
          <w:sz w:val="28"/>
          <w:szCs w:val="28"/>
        </w:rPr>
        <w:t>, или в письменной форме по почтовому адресу, указанному в жалобе.</w:t>
      </w:r>
    </w:p>
    <w:p w:rsidR="00E46C9E" w:rsidRPr="00765593" w:rsidRDefault="00E46C9E" w:rsidP="004C324D">
      <w:pPr>
        <w:pStyle w:val="affff"/>
        <w:numPr>
          <w:ilvl w:val="0"/>
          <w:numId w:val="4"/>
        </w:numPr>
        <w:tabs>
          <w:tab w:val="left" w:pos="1418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14" w:name="sub_104"/>
      <w:r w:rsidRPr="00765593">
        <w:rPr>
          <w:rFonts w:ascii="Times New Roman" w:hAnsi="Times New Roman"/>
          <w:sz w:val="28"/>
          <w:szCs w:val="28"/>
        </w:rPr>
        <w:t xml:space="preserve">Жалобы на постановления, вынесенные по </w:t>
      </w:r>
      <w:r w:rsidR="00781843" w:rsidRPr="00765593">
        <w:rPr>
          <w:rFonts w:ascii="Times New Roman" w:hAnsi="Times New Roman"/>
          <w:sz w:val="28"/>
          <w:szCs w:val="28"/>
        </w:rPr>
        <w:t>делам об административных правонарушениях</w:t>
      </w:r>
      <w:r w:rsidRPr="00765593">
        <w:rPr>
          <w:rFonts w:ascii="Times New Roman" w:hAnsi="Times New Roman"/>
          <w:sz w:val="28"/>
          <w:szCs w:val="28"/>
        </w:rPr>
        <w:t xml:space="preserve">, рассматриваются в порядке, установленном </w:t>
      </w:r>
      <w:hyperlink r:id="rId31" w:history="1">
        <w:r w:rsidRPr="007655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главой 30</w:t>
        </w:r>
      </w:hyperlink>
      <w:r w:rsidRPr="00765593">
        <w:rPr>
          <w:rFonts w:ascii="Times New Roman" w:hAnsi="Times New Roman"/>
          <w:sz w:val="28"/>
          <w:szCs w:val="28"/>
        </w:rPr>
        <w:t xml:space="preserve"> </w:t>
      </w:r>
      <w:r w:rsidR="00033122" w:rsidRPr="00765593">
        <w:rPr>
          <w:rFonts w:ascii="Times New Roman" w:hAnsi="Times New Roman"/>
          <w:sz w:val="28"/>
          <w:szCs w:val="28"/>
        </w:rPr>
        <w:t>КоАП</w:t>
      </w:r>
      <w:r w:rsidRPr="00765593">
        <w:rPr>
          <w:rFonts w:ascii="Times New Roman" w:hAnsi="Times New Roman"/>
          <w:sz w:val="28"/>
          <w:szCs w:val="28"/>
        </w:rPr>
        <w:t>.</w:t>
      </w:r>
    </w:p>
    <w:bookmarkEnd w:id="114"/>
    <w:p w:rsidR="00E46C9E" w:rsidRPr="00793FE3" w:rsidRDefault="00E46C9E" w:rsidP="00AD2B8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68BC" w:rsidRPr="00793FE3" w:rsidRDefault="000C68BC" w:rsidP="00AD2B8C">
      <w:pPr>
        <w:spacing w:line="276" w:lineRule="auto"/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115" w:name="sub_1000"/>
    </w:p>
    <w:p w:rsidR="000C68BC" w:rsidRPr="00793FE3" w:rsidRDefault="000C68BC" w:rsidP="00AD2B8C">
      <w:pPr>
        <w:spacing w:line="276" w:lineRule="auto"/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0C68BC" w:rsidRPr="00793FE3" w:rsidRDefault="000C68BC" w:rsidP="00AD2B8C">
      <w:pPr>
        <w:spacing w:line="276" w:lineRule="auto"/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265791" w:rsidRPr="00793FE3" w:rsidRDefault="00265791" w:rsidP="00AD2B8C">
      <w:pPr>
        <w:spacing w:line="276" w:lineRule="auto"/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265791" w:rsidRPr="00793FE3" w:rsidRDefault="00265791" w:rsidP="00AD2B8C">
      <w:pPr>
        <w:spacing w:line="276" w:lineRule="auto"/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bookmarkEnd w:id="115"/>
    <w:tbl>
      <w:tblPr>
        <w:tblStyle w:val="aff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054"/>
      </w:tblGrid>
      <w:tr w:rsidR="00A400FC" w:rsidTr="00783690">
        <w:tc>
          <w:tcPr>
            <w:tcW w:w="3652" w:type="dxa"/>
          </w:tcPr>
          <w:p w:rsidR="00A400FC" w:rsidRDefault="00A400FC" w:rsidP="00783690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6054" w:type="dxa"/>
          </w:tcPr>
          <w:p w:rsidR="00A400FC" w:rsidRPr="00B85D9A" w:rsidRDefault="00A400FC" w:rsidP="00783690">
            <w:pPr>
              <w:ind w:firstLine="697"/>
              <w:jc w:val="right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85D9A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Приложение № 1</w:t>
            </w:r>
          </w:p>
        </w:tc>
      </w:tr>
      <w:tr w:rsidR="00A400FC" w:rsidTr="00783690">
        <w:tc>
          <w:tcPr>
            <w:tcW w:w="3652" w:type="dxa"/>
          </w:tcPr>
          <w:p w:rsidR="00A400FC" w:rsidRDefault="00A400FC" w:rsidP="00783690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6054" w:type="dxa"/>
          </w:tcPr>
          <w:p w:rsidR="00A400FC" w:rsidRPr="00B85D9A" w:rsidRDefault="00A400FC" w:rsidP="00D0199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B85D9A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к </w:t>
            </w:r>
            <w:hyperlink w:anchor="sub_10000" w:history="1">
              <w:r w:rsidRPr="00B85D9A">
                <w:rPr>
                  <w:rStyle w:val="a4"/>
                  <w:rFonts w:ascii="Times New Roman" w:hAnsi="Times New Roman"/>
                  <w:b w:val="0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службой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по финансовому мониторингу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функции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 xml:space="preserve">по осуществлению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физическими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и юридическими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 требований законодательства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Федерации о противодействии легализации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(отмыванию) доходов, полученных преступным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 xml:space="preserve">путем,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финансированию терроризма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и привлечению к ответственно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 лиц, допустивших нарушение </w:t>
            </w:r>
            <w:r w:rsidRPr="00B85D9A">
              <w:rPr>
                <w:rFonts w:ascii="Times New Roman" w:hAnsi="Times New Roman" w:cs="Times New Roman"/>
                <w:sz w:val="28"/>
                <w:szCs w:val="28"/>
              </w:rPr>
              <w:t>этого законодательства</w:t>
            </w:r>
          </w:p>
        </w:tc>
      </w:tr>
    </w:tbl>
    <w:p w:rsidR="00A400FC" w:rsidRPr="00B85D9A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400FC" w:rsidRPr="00793FE3" w:rsidRDefault="00A400FC" w:rsidP="00A400F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Информация</w:t>
      </w:r>
      <w:r w:rsidRPr="00793FE3">
        <w:rPr>
          <w:rFonts w:ascii="Times New Roman" w:hAnsi="Times New Roman" w:cs="Times New Roman"/>
          <w:sz w:val="28"/>
          <w:szCs w:val="28"/>
        </w:rPr>
        <w:br/>
        <w:t>о месте нахождения, контактных телефонах, адресах электронной почты, графике работы Росфинмониторинга и его территориальных органов, исполняющих государственную функцию</w:t>
      </w:r>
    </w:p>
    <w:p w:rsidR="00A0182F" w:rsidRDefault="00A0182F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16" w:name="sub_1001"/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Федеральная служба по финансовому мониторингу</w:t>
      </w:r>
    </w:p>
    <w:bookmarkEnd w:id="116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ул. Мясницкая, дом 39, стр. 1, г. Москва, 107450;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телефон: (495) 627-33-</w:t>
      </w:r>
      <w:r w:rsidR="0061353E">
        <w:rPr>
          <w:rFonts w:ascii="Times New Roman" w:hAnsi="Times New Roman" w:cs="Times New Roman"/>
          <w:sz w:val="28"/>
          <w:szCs w:val="28"/>
        </w:rPr>
        <w:t>97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факс: (495) 607-</w:t>
      </w:r>
      <w:r w:rsidR="0061353E">
        <w:rPr>
          <w:rFonts w:ascii="Times New Roman" w:hAnsi="Times New Roman" w:cs="Times New Roman"/>
          <w:sz w:val="28"/>
          <w:szCs w:val="28"/>
        </w:rPr>
        <w:t>60-60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 электронной почты: info@fedsfm.ru;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02"/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75FBC" w:rsidRPr="00793FE3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75FB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Межрегиональное</w:t>
      </w:r>
      <w:r w:rsidR="00A400FC" w:rsidRPr="00793FE3">
        <w:rPr>
          <w:rFonts w:ascii="Times New Roman" w:hAnsi="Times New Roman" w:cs="Times New Roman"/>
          <w:sz w:val="28"/>
          <w:szCs w:val="28"/>
        </w:rPr>
        <w:t xml:space="preserve"> управление Федеральной службы по финансовому мониторингу по Центральному федеральному округу</w:t>
      </w:r>
    </w:p>
    <w:bookmarkEnd w:id="117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Б. Трехсвятительский пер., дом 2/1, стр. 1, г. Москва, 109028;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телефон/факс: (495) 626-24-14;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 электронной почты: cfo@</w:t>
      </w:r>
      <w:r w:rsidR="0061353E" w:rsidRPr="00793FE3">
        <w:rPr>
          <w:rFonts w:ascii="Times New Roman" w:hAnsi="Times New Roman" w:cs="Times New Roman"/>
          <w:sz w:val="28"/>
          <w:szCs w:val="28"/>
        </w:rPr>
        <w:t>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0182F" w:rsidRDefault="00A0182F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18" w:name="sub_1003"/>
    </w:p>
    <w:p w:rsidR="001C1270" w:rsidRPr="001C1270" w:rsidRDefault="001C1270" w:rsidP="001C1270"/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lastRenderedPageBreak/>
        <w:t>Межрегиональное управление Федеральной службы по финансовому мониторингу по Северо-Западному федеральному округу</w:t>
      </w:r>
    </w:p>
    <w:bookmarkEnd w:id="118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131FB1">
        <w:rPr>
          <w:rFonts w:ascii="Times New Roman" w:hAnsi="Times New Roman" w:cs="Times New Roman"/>
          <w:sz w:val="28"/>
          <w:szCs w:val="28"/>
        </w:rPr>
        <w:t>Воскресенская набережная</w:t>
      </w:r>
      <w:r w:rsidRPr="00793FE3">
        <w:rPr>
          <w:rFonts w:ascii="Times New Roman" w:hAnsi="Times New Roman" w:cs="Times New Roman"/>
          <w:sz w:val="28"/>
          <w:szCs w:val="28"/>
        </w:rPr>
        <w:t>, дом 10А, г. Санкт-Петербург, 191123;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телефон: (812) </w:t>
      </w:r>
      <w:r w:rsidR="00131FB1">
        <w:rPr>
          <w:rFonts w:ascii="Times New Roman" w:hAnsi="Times New Roman" w:cs="Times New Roman"/>
          <w:sz w:val="28"/>
          <w:szCs w:val="28"/>
        </w:rPr>
        <w:t>493-74-40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факс: (812) </w:t>
      </w:r>
      <w:r w:rsidR="00131FB1">
        <w:rPr>
          <w:rFonts w:ascii="Times New Roman" w:hAnsi="Times New Roman" w:cs="Times New Roman"/>
          <w:sz w:val="28"/>
          <w:szCs w:val="28"/>
        </w:rPr>
        <w:t>493-74-00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75FBC" w:rsidRPr="00A75FBC">
        <w:rPr>
          <w:rFonts w:ascii="Times New Roman" w:hAnsi="Times New Roman" w:cs="Times New Roman"/>
          <w:sz w:val="28"/>
          <w:szCs w:val="28"/>
        </w:rPr>
        <w:t>szfo@fedsfm.ru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75FBC" w:rsidRPr="00793FE3" w:rsidRDefault="00A75FB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19" w:name="sub_1004"/>
      <w:r w:rsidRPr="00793FE3">
        <w:rPr>
          <w:rFonts w:ascii="Times New Roman" w:hAnsi="Times New Roman" w:cs="Times New Roman"/>
          <w:sz w:val="28"/>
          <w:szCs w:val="28"/>
        </w:rPr>
        <w:t>Межрегиональное управление Федеральной службы по финансовому мониторингу по Южному федеральному округу</w:t>
      </w:r>
    </w:p>
    <w:bookmarkEnd w:id="119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ул. Б. Садовая, дом 154, г. Ростов-на-Дону, 344022;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телефон: (863) </w:t>
      </w:r>
      <w:r w:rsidR="00A75FBC">
        <w:rPr>
          <w:rFonts w:ascii="Times New Roman" w:hAnsi="Times New Roman" w:cs="Times New Roman"/>
          <w:sz w:val="28"/>
          <w:szCs w:val="28"/>
        </w:rPr>
        <w:t>280-03-04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факс: </w:t>
      </w:r>
      <w:r w:rsidR="00A75FBC" w:rsidRPr="00793FE3">
        <w:rPr>
          <w:rFonts w:ascii="Times New Roman" w:hAnsi="Times New Roman" w:cs="Times New Roman"/>
          <w:sz w:val="28"/>
          <w:szCs w:val="28"/>
        </w:rPr>
        <w:t xml:space="preserve">(863) </w:t>
      </w:r>
      <w:r w:rsidR="00A75FBC">
        <w:rPr>
          <w:rFonts w:ascii="Times New Roman" w:hAnsi="Times New Roman" w:cs="Times New Roman"/>
          <w:sz w:val="28"/>
          <w:szCs w:val="28"/>
        </w:rPr>
        <w:t>280-03-05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75FBC">
        <w:rPr>
          <w:rFonts w:ascii="Times New Roman" w:hAnsi="Times New Roman" w:cs="Times New Roman"/>
          <w:sz w:val="28"/>
          <w:szCs w:val="28"/>
          <w:lang w:val="en-US"/>
        </w:rPr>
        <w:t>yfo</w:t>
      </w:r>
      <w:r w:rsidR="00A75FBC" w:rsidRPr="00793FE3">
        <w:rPr>
          <w:rFonts w:ascii="Times New Roman" w:hAnsi="Times New Roman" w:cs="Times New Roman"/>
          <w:sz w:val="28"/>
          <w:szCs w:val="28"/>
        </w:rPr>
        <w:t>@fedsfm.ru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75FBC" w:rsidRPr="00793FE3" w:rsidRDefault="00A75FB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0" w:name="sub_1005"/>
      <w:r w:rsidRPr="00793FE3">
        <w:rPr>
          <w:rFonts w:ascii="Times New Roman" w:hAnsi="Times New Roman" w:cs="Times New Roman"/>
          <w:sz w:val="28"/>
          <w:szCs w:val="28"/>
        </w:rPr>
        <w:t>Межрегиональное управление Федеральной службы по финансовому мониторингу по Приволжскому федеральному округу</w:t>
      </w:r>
    </w:p>
    <w:bookmarkEnd w:id="120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пл. Горького, дом 6, г. Нижний Новгород, 603000;</w:t>
      </w:r>
    </w:p>
    <w:p w:rsidR="00A75FBC" w:rsidRPr="00A75FB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</w:t>
      </w:r>
      <w:r w:rsidR="00A75FBC" w:rsidRPr="00793FE3">
        <w:rPr>
          <w:rFonts w:ascii="Times New Roman" w:hAnsi="Times New Roman" w:cs="Times New Roman"/>
          <w:sz w:val="28"/>
          <w:szCs w:val="28"/>
        </w:rPr>
        <w:t>: (831) 434-30-32</w:t>
      </w:r>
      <w:r w:rsidR="00A75FBC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факс: (831) </w:t>
      </w:r>
      <w:r w:rsidR="00A75FBC">
        <w:rPr>
          <w:rFonts w:ascii="Times New Roman" w:hAnsi="Times New Roman" w:cs="Times New Roman"/>
          <w:sz w:val="28"/>
          <w:szCs w:val="28"/>
        </w:rPr>
        <w:t>437-31-54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 электронной почты: pfo</w:t>
      </w:r>
      <w:r w:rsidR="00A75FBC" w:rsidRPr="00793FE3">
        <w:rPr>
          <w:rFonts w:ascii="Times New Roman" w:hAnsi="Times New Roman" w:cs="Times New Roman"/>
          <w:sz w:val="28"/>
          <w:szCs w:val="28"/>
        </w:rPr>
        <w:t>@fedsfm.ru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75FBC" w:rsidRPr="00793FE3" w:rsidRDefault="00A75FB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1" w:name="sub_1006"/>
      <w:r w:rsidRPr="00793FE3">
        <w:rPr>
          <w:rFonts w:ascii="Times New Roman" w:hAnsi="Times New Roman" w:cs="Times New Roman"/>
          <w:sz w:val="28"/>
          <w:szCs w:val="28"/>
        </w:rPr>
        <w:t>Межрегиональное управление Федеральной службы по финансовому мониторингу по Уральскому федеральному округу</w:t>
      </w:r>
    </w:p>
    <w:bookmarkEnd w:id="121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ул. Восточная, дом 52, этаж 4, г. Екатеринбург, 620075;</w:t>
      </w:r>
    </w:p>
    <w:p w:rsidR="00A400FC" w:rsidRPr="00A75FB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телефон: (343) 355-15-99;</w:t>
      </w:r>
    </w:p>
    <w:p w:rsidR="00A75FBC" w:rsidRPr="00A75FBC" w:rsidRDefault="00A75FB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факс: (343) 355-22-34;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75FBC">
        <w:rPr>
          <w:rFonts w:ascii="Times New Roman" w:hAnsi="Times New Roman" w:cs="Times New Roman"/>
          <w:sz w:val="28"/>
          <w:szCs w:val="28"/>
          <w:lang w:val="en-US"/>
        </w:rPr>
        <w:t>ufo</w:t>
      </w:r>
      <w:r w:rsidR="00A75FBC" w:rsidRPr="00793FE3">
        <w:rPr>
          <w:rFonts w:ascii="Times New Roman" w:hAnsi="Times New Roman" w:cs="Times New Roman"/>
          <w:sz w:val="28"/>
          <w:szCs w:val="28"/>
        </w:rPr>
        <w:t>@fedsfm.ru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Default="00A75FBC" w:rsidP="00A75F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2" w:name="sub_1007"/>
      <w:r w:rsidRPr="00793FE3">
        <w:rPr>
          <w:rFonts w:ascii="Times New Roman" w:hAnsi="Times New Roman" w:cs="Times New Roman"/>
          <w:sz w:val="28"/>
          <w:szCs w:val="28"/>
        </w:rPr>
        <w:lastRenderedPageBreak/>
        <w:t>Межрегиональное управление Федеральной службы по финансовому мониторингу по Сибирскому федеральному округу</w:t>
      </w:r>
    </w:p>
    <w:bookmarkEnd w:id="122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Красный проспект, дом 67, г. Новосибирск, 630091;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телефон: (383) 220-18-95;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факс: (383) 220-19-44;</w:t>
      </w:r>
    </w:p>
    <w:p w:rsidR="00A400F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DE3DB7" w:rsidRPr="00A75FBC">
        <w:rPr>
          <w:rFonts w:ascii="Times New Roman" w:hAnsi="Times New Roman" w:cs="Times New Roman"/>
          <w:sz w:val="28"/>
          <w:szCs w:val="28"/>
        </w:rPr>
        <w:t>sfo</w:t>
      </w:r>
      <w:r w:rsidR="00A75FBC" w:rsidRPr="00793FE3">
        <w:rPr>
          <w:rFonts w:ascii="Times New Roman" w:hAnsi="Times New Roman" w:cs="Times New Roman"/>
          <w:sz w:val="28"/>
          <w:szCs w:val="28"/>
        </w:rPr>
        <w:t>@fedsfm.ru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6E1DB9" w:rsidRDefault="006E1DB9" w:rsidP="006E1DB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6D06D4" w:rsidRPr="00793FE3" w:rsidRDefault="006D06D4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3" w:name="sub_1008"/>
      <w:r w:rsidRPr="00793FE3">
        <w:rPr>
          <w:rFonts w:ascii="Times New Roman" w:hAnsi="Times New Roman" w:cs="Times New Roman"/>
          <w:sz w:val="28"/>
          <w:szCs w:val="28"/>
        </w:rPr>
        <w:t>Межрегиональное управление Федеральной службы по финансовому мониторингу по Дальневосточному федеральному округу</w:t>
      </w:r>
    </w:p>
    <w:bookmarkEnd w:id="123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ул. </w:t>
      </w:r>
      <w:r w:rsidR="00A75FBC">
        <w:rPr>
          <w:rFonts w:ascii="Times New Roman" w:hAnsi="Times New Roman" w:cs="Times New Roman"/>
          <w:sz w:val="28"/>
          <w:szCs w:val="28"/>
        </w:rPr>
        <w:t>Краснореченская</w:t>
      </w:r>
      <w:r w:rsidRPr="00793FE3">
        <w:rPr>
          <w:rFonts w:ascii="Times New Roman" w:hAnsi="Times New Roman" w:cs="Times New Roman"/>
          <w:sz w:val="28"/>
          <w:szCs w:val="28"/>
        </w:rPr>
        <w:t xml:space="preserve">, дом </w:t>
      </w:r>
      <w:r w:rsidR="00A75FBC">
        <w:rPr>
          <w:rFonts w:ascii="Times New Roman" w:hAnsi="Times New Roman" w:cs="Times New Roman"/>
          <w:sz w:val="28"/>
          <w:szCs w:val="28"/>
        </w:rPr>
        <w:t>54б</w:t>
      </w:r>
      <w:r w:rsidRPr="00793FE3">
        <w:rPr>
          <w:rFonts w:ascii="Times New Roman" w:hAnsi="Times New Roman" w:cs="Times New Roman"/>
          <w:sz w:val="28"/>
          <w:szCs w:val="28"/>
        </w:rPr>
        <w:t>, г. Хабаровск, 6800</w:t>
      </w:r>
      <w:r w:rsidR="00A75FBC">
        <w:rPr>
          <w:rFonts w:ascii="Times New Roman" w:hAnsi="Times New Roman" w:cs="Times New Roman"/>
          <w:sz w:val="28"/>
          <w:szCs w:val="28"/>
        </w:rPr>
        <w:t>03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телефон: (4212) </w:t>
      </w:r>
      <w:r w:rsidR="00A75FBC">
        <w:rPr>
          <w:rFonts w:ascii="Times New Roman" w:hAnsi="Times New Roman" w:cs="Times New Roman"/>
          <w:sz w:val="28"/>
          <w:szCs w:val="28"/>
        </w:rPr>
        <w:t>52-03-34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75FBC" w:rsidRPr="00793FE3" w:rsidRDefault="00A75FB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факс: (4212) 52-03-08;</w:t>
      </w:r>
    </w:p>
    <w:p w:rsidR="00A400F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6E1DB9" w:rsidRPr="006E1DB9">
        <w:rPr>
          <w:rFonts w:ascii="Times New Roman" w:hAnsi="Times New Roman" w:cs="Times New Roman"/>
          <w:sz w:val="28"/>
          <w:szCs w:val="28"/>
          <w:lang w:val="en-US"/>
        </w:rPr>
        <w:t>dfo</w:t>
      </w:r>
      <w:r w:rsidR="006E1DB9" w:rsidRPr="006E1DB9">
        <w:rPr>
          <w:rFonts w:ascii="Times New Roman" w:hAnsi="Times New Roman" w:cs="Times New Roman"/>
          <w:sz w:val="28"/>
          <w:szCs w:val="28"/>
        </w:rPr>
        <w:t>@fedsfm.ru</w:t>
      </w:r>
      <w:r w:rsidR="006E1DB9">
        <w:rPr>
          <w:rFonts w:ascii="Times New Roman" w:hAnsi="Times New Roman" w:cs="Times New Roman"/>
          <w:sz w:val="28"/>
          <w:szCs w:val="28"/>
        </w:rPr>
        <w:t>;</w:t>
      </w:r>
    </w:p>
    <w:p w:rsidR="006E1DB9" w:rsidRDefault="006E1DB9" w:rsidP="006E1DB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6E1DB9" w:rsidRPr="00A75FBC" w:rsidRDefault="006E1DB9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00FC" w:rsidRPr="00793FE3" w:rsidRDefault="00A400FC" w:rsidP="00A400F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4" w:name="sub_1009"/>
      <w:r w:rsidRPr="00793FE3">
        <w:rPr>
          <w:rFonts w:ascii="Times New Roman" w:hAnsi="Times New Roman" w:cs="Times New Roman"/>
          <w:sz w:val="28"/>
          <w:szCs w:val="28"/>
        </w:rPr>
        <w:t>Межрегиональное управление Федеральной службы по финансовому мониторингу по Северо-Кавказскому федеральному округу</w:t>
      </w:r>
    </w:p>
    <w:bookmarkEnd w:id="124"/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адрес: ул. Советская, дом 4, г. Ессентуки, Ставропольский край, 357600;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телефон: (87934) 5-5</w:t>
      </w:r>
      <w:r w:rsidR="00A75FBC" w:rsidRPr="00166F7A">
        <w:rPr>
          <w:rFonts w:ascii="Times New Roman" w:hAnsi="Times New Roman" w:cs="Times New Roman"/>
          <w:sz w:val="28"/>
          <w:szCs w:val="28"/>
        </w:rPr>
        <w:t>4-34</w:t>
      </w:r>
      <w:r w:rsidRPr="00793FE3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факс: (87934) 5-54-34;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75FBC">
        <w:rPr>
          <w:rFonts w:ascii="Times New Roman" w:hAnsi="Times New Roman" w:cs="Times New Roman"/>
          <w:sz w:val="28"/>
          <w:szCs w:val="28"/>
          <w:lang w:val="en-US"/>
        </w:rPr>
        <w:t>skfo</w:t>
      </w:r>
      <w:r w:rsidR="00A75FBC" w:rsidRPr="00793FE3">
        <w:rPr>
          <w:rFonts w:ascii="Times New Roman" w:hAnsi="Times New Roman" w:cs="Times New Roman"/>
          <w:sz w:val="28"/>
          <w:szCs w:val="28"/>
        </w:rPr>
        <w:t>@fedsfm.ru</w:t>
      </w:r>
      <w:r w:rsidR="006E1DB9">
        <w:rPr>
          <w:rFonts w:ascii="Times New Roman" w:hAnsi="Times New Roman" w:cs="Times New Roman"/>
          <w:sz w:val="28"/>
          <w:szCs w:val="28"/>
        </w:rPr>
        <w:t>;</w:t>
      </w:r>
    </w:p>
    <w:p w:rsidR="00A400FC" w:rsidRPr="00793FE3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A400FC" w:rsidRDefault="00A400FC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59BC" w:rsidRPr="00793FE3" w:rsidRDefault="004D59BC" w:rsidP="004D59BC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Межрегиональное управление Федеральной службы по финансовому мониторингу по </w:t>
      </w:r>
      <w:r>
        <w:rPr>
          <w:rFonts w:ascii="Times New Roman" w:hAnsi="Times New Roman" w:cs="Times New Roman"/>
          <w:sz w:val="28"/>
          <w:szCs w:val="28"/>
        </w:rPr>
        <w:t>Крымскому</w:t>
      </w:r>
      <w:r w:rsidRPr="00793FE3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</w:p>
    <w:p w:rsidR="004D59BC" w:rsidRPr="00793FE3" w:rsidRDefault="004D59BC" w:rsidP="004D59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A80" w:rsidRPr="009E67DE" w:rsidRDefault="0099590A" w:rsidP="004D2A8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D2A80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4D2A80" w:rsidRPr="004D2A80">
        <w:rPr>
          <w:rFonts w:ascii="Times New Roman" w:hAnsi="Times New Roman" w:cs="Times New Roman"/>
          <w:sz w:val="28"/>
          <w:szCs w:val="28"/>
        </w:rPr>
        <w:t>ул. Севастопольская, д. 8, офис 44, г. Симферополь, Республика Крым, 295000;</w:t>
      </w:r>
    </w:p>
    <w:p w:rsidR="004D59BC" w:rsidRPr="00793FE3" w:rsidRDefault="004D59BC" w:rsidP="004D59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телефон:</w:t>
      </w:r>
      <w:r w:rsidR="004D2A80" w:rsidRPr="004D2A80">
        <w:rPr>
          <w:rFonts w:ascii="Times New Roman" w:hAnsi="Times New Roman" w:cs="Times New Roman"/>
          <w:sz w:val="24"/>
          <w:szCs w:val="24"/>
        </w:rPr>
        <w:t xml:space="preserve"> </w:t>
      </w:r>
      <w:r w:rsidR="004D2A80" w:rsidRPr="004D2A80">
        <w:rPr>
          <w:rFonts w:ascii="Times New Roman" w:hAnsi="Times New Roman" w:cs="Times New Roman"/>
          <w:sz w:val="28"/>
          <w:szCs w:val="28"/>
        </w:rPr>
        <w:t>(3809514)</w:t>
      </w:r>
      <w:r w:rsidR="004D2A80">
        <w:rPr>
          <w:rFonts w:ascii="Times New Roman" w:hAnsi="Times New Roman" w:cs="Times New Roman"/>
          <w:sz w:val="28"/>
          <w:szCs w:val="28"/>
        </w:rPr>
        <w:t xml:space="preserve"> </w:t>
      </w:r>
      <w:r w:rsidR="004D2A80" w:rsidRPr="004D2A80">
        <w:rPr>
          <w:rFonts w:ascii="Times New Roman" w:hAnsi="Times New Roman" w:cs="Times New Roman"/>
          <w:sz w:val="28"/>
          <w:szCs w:val="28"/>
        </w:rPr>
        <w:t>5-37-68</w:t>
      </w:r>
      <w:r w:rsidR="004D2A80">
        <w:rPr>
          <w:rFonts w:ascii="Times New Roman" w:hAnsi="Times New Roman" w:cs="Times New Roman"/>
          <w:sz w:val="28"/>
          <w:szCs w:val="28"/>
        </w:rPr>
        <w:t>;</w:t>
      </w:r>
    </w:p>
    <w:p w:rsidR="004D59BC" w:rsidRPr="00A75E8A" w:rsidRDefault="004D59BC" w:rsidP="004D59B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A75E8A" w:rsidRPr="00A75FBC">
        <w:rPr>
          <w:rFonts w:ascii="Times New Roman" w:hAnsi="Times New Roman" w:cs="Times New Roman"/>
          <w:sz w:val="28"/>
          <w:szCs w:val="28"/>
          <w:lang w:val="en-US"/>
        </w:rPr>
        <w:t>kfo</w:t>
      </w:r>
      <w:r w:rsidR="00A75E8A" w:rsidRPr="00A75FBC">
        <w:rPr>
          <w:rFonts w:ascii="Times New Roman" w:hAnsi="Times New Roman" w:cs="Times New Roman"/>
          <w:sz w:val="28"/>
          <w:szCs w:val="28"/>
        </w:rPr>
        <w:t>@</w:t>
      </w:r>
      <w:r w:rsidR="00A75E8A" w:rsidRPr="00A75FBC">
        <w:rPr>
          <w:rFonts w:ascii="Times New Roman" w:hAnsi="Times New Roman" w:cs="Times New Roman"/>
          <w:sz w:val="28"/>
          <w:szCs w:val="28"/>
          <w:lang w:val="en-US"/>
        </w:rPr>
        <w:t>fedsfm</w:t>
      </w:r>
      <w:r w:rsidR="00A75E8A" w:rsidRPr="00A75FBC">
        <w:rPr>
          <w:rFonts w:ascii="Times New Roman" w:hAnsi="Times New Roman" w:cs="Times New Roman"/>
          <w:sz w:val="28"/>
          <w:szCs w:val="28"/>
        </w:rPr>
        <w:t>.</w:t>
      </w:r>
      <w:r w:rsidR="00A75E8A" w:rsidRPr="00A75FB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6E1DB9">
        <w:rPr>
          <w:rFonts w:ascii="Times New Roman" w:hAnsi="Times New Roman" w:cs="Times New Roman"/>
          <w:sz w:val="28"/>
          <w:szCs w:val="28"/>
        </w:rPr>
        <w:t>;</w:t>
      </w:r>
      <w:r w:rsidR="00A75E8A" w:rsidRPr="00A75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0F1" w:rsidRPr="00793FE3" w:rsidRDefault="009C20F1" w:rsidP="009C20F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3FE3">
        <w:rPr>
          <w:rFonts w:ascii="Times New Roman" w:hAnsi="Times New Roman" w:cs="Times New Roman"/>
          <w:sz w:val="28"/>
          <w:szCs w:val="28"/>
        </w:rPr>
        <w:t>График работы: понедельник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3FE3">
        <w:rPr>
          <w:rFonts w:ascii="Times New Roman" w:hAnsi="Times New Roman" w:cs="Times New Roman"/>
          <w:sz w:val="28"/>
          <w:szCs w:val="28"/>
        </w:rPr>
        <w:t xml:space="preserve">четверг с 9.00 до 18.00, пятница с 9.00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93FE3">
        <w:rPr>
          <w:rFonts w:ascii="Times New Roman" w:hAnsi="Times New Roman" w:cs="Times New Roman"/>
          <w:sz w:val="28"/>
          <w:szCs w:val="28"/>
        </w:rPr>
        <w:t>до 16.45, выходные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93FE3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:rsidR="0099590A" w:rsidRDefault="0099590A" w:rsidP="00A400F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054"/>
      </w:tblGrid>
      <w:tr w:rsidR="00A400FC" w:rsidTr="00783690">
        <w:tc>
          <w:tcPr>
            <w:tcW w:w="3652" w:type="dxa"/>
          </w:tcPr>
          <w:p w:rsidR="00A400FC" w:rsidRDefault="00A400FC" w:rsidP="00783690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6054" w:type="dxa"/>
          </w:tcPr>
          <w:p w:rsidR="00A400FC" w:rsidRPr="00256DB8" w:rsidRDefault="00A400FC" w:rsidP="00783690">
            <w:pPr>
              <w:ind w:firstLine="697"/>
              <w:jc w:val="right"/>
              <w:rPr>
                <w:rStyle w:val="a3"/>
                <w:rFonts w:ascii="Times New Roman" w:hAnsi="Times New Roman" w:cs="Times New Roman"/>
                <w:color w:val="auto"/>
              </w:rPr>
            </w:pPr>
            <w:r w:rsidRPr="00256DB8">
              <w:rPr>
                <w:rStyle w:val="a3"/>
                <w:rFonts w:ascii="Times New Roman" w:hAnsi="Times New Roman" w:cs="Times New Roman"/>
                <w:b w:val="0"/>
                <w:bCs/>
              </w:rPr>
              <w:t>Приложение № 2</w:t>
            </w:r>
          </w:p>
        </w:tc>
      </w:tr>
      <w:tr w:rsidR="00A400FC" w:rsidTr="00783690">
        <w:tc>
          <w:tcPr>
            <w:tcW w:w="3652" w:type="dxa"/>
          </w:tcPr>
          <w:p w:rsidR="00A400FC" w:rsidRDefault="00A400FC" w:rsidP="00783690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6054" w:type="dxa"/>
          </w:tcPr>
          <w:p w:rsidR="00A400FC" w:rsidRPr="00256DB8" w:rsidRDefault="00A400FC" w:rsidP="00D0199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256DB8">
              <w:rPr>
                <w:rStyle w:val="a3"/>
                <w:rFonts w:ascii="Times New Roman" w:hAnsi="Times New Roman" w:cs="Times New Roman"/>
                <w:b w:val="0"/>
                <w:bCs/>
              </w:rPr>
              <w:t xml:space="preserve">к </w:t>
            </w:r>
            <w:hyperlink w:anchor="sub_10000" w:history="1">
              <w:r w:rsidRPr="00256DB8">
                <w:rPr>
                  <w:rStyle w:val="a4"/>
                  <w:rFonts w:ascii="Times New Roman" w:hAnsi="Times New Roman"/>
                  <w:b w:val="0"/>
                  <w:bCs/>
                  <w:color w:val="auto"/>
                </w:rPr>
                <w:t>Административному регламенту</w:t>
              </w:r>
            </w:hyperlink>
            <w:r w:rsidRPr="00256DB8">
              <w:rPr>
                <w:rFonts w:ascii="Times New Roman" w:hAnsi="Times New Roman" w:cs="Times New Roman"/>
              </w:rPr>
              <w:t xml:space="preserve">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</w:t>
            </w:r>
          </w:p>
        </w:tc>
      </w:tr>
    </w:tbl>
    <w:p w:rsidR="00A400FC" w:rsidRDefault="00A400FC" w:rsidP="00A400FC">
      <w:pPr>
        <w:ind w:firstLine="697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A400FC" w:rsidRPr="00FD13E4" w:rsidRDefault="00A400FC" w:rsidP="00A400FC">
      <w:pPr>
        <w:spacing w:line="276" w:lineRule="auto"/>
        <w:jc w:val="center"/>
        <w:outlineLvl w:val="2"/>
        <w:rPr>
          <w:rFonts w:ascii="Times New Roman" w:hAnsi="Times New Roman" w:cs="Times New Roman"/>
        </w:rPr>
      </w:pPr>
      <w:bookmarkStart w:id="125" w:name="Par514"/>
      <w:bookmarkStart w:id="126" w:name="sub_2000"/>
      <w:bookmarkEnd w:id="125"/>
      <w:r>
        <w:rPr>
          <w:rFonts w:ascii="Times New Roman" w:hAnsi="Times New Roman" w:cs="Times New Roman"/>
        </w:rPr>
        <w:t>Б</w:t>
      </w:r>
      <w:r w:rsidRPr="00FD13E4">
        <w:rPr>
          <w:rFonts w:ascii="Times New Roman" w:hAnsi="Times New Roman" w:cs="Times New Roman"/>
        </w:rPr>
        <w:t>лок-схема</w:t>
      </w:r>
    </w:p>
    <w:p w:rsidR="00A400FC" w:rsidRPr="00FD13E4" w:rsidRDefault="00A400FC" w:rsidP="00A400FC">
      <w:pPr>
        <w:spacing w:line="276" w:lineRule="auto"/>
        <w:jc w:val="center"/>
        <w:rPr>
          <w:rFonts w:ascii="Times New Roman" w:hAnsi="Times New Roman" w:cs="Times New Roman"/>
        </w:rPr>
      </w:pPr>
      <w:r w:rsidRPr="00FD13E4">
        <w:rPr>
          <w:rFonts w:ascii="Times New Roman" w:hAnsi="Times New Roman" w:cs="Times New Roman"/>
        </w:rPr>
        <w:t>последовательности действий при проведении проверок</w:t>
      </w:r>
    </w:p>
    <w:p w:rsidR="00A400FC" w:rsidRDefault="00A400FC" w:rsidP="00A400FC">
      <w:pPr>
        <w:spacing w:line="276" w:lineRule="auto"/>
        <w:jc w:val="center"/>
        <w:rPr>
          <w:rFonts w:ascii="Calibri" w:hAnsi="Calibri" w:cs="Calibri"/>
        </w:rPr>
      </w:pPr>
    </w:p>
    <w:p w:rsidR="00A400FC" w:rsidRDefault="0075076F" w:rsidP="00A400FC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27" style="position:absolute;left:0;text-align:left;margin-left:306.6pt;margin-top:1.7pt;width:142.7pt;height:55.85pt;z-index:251661312">
            <v:textbox style="mso-next-textbox:#_x0000_s1027">
              <w:txbxContent>
                <w:p w:rsidR="00AC54CF" w:rsidRPr="009C3A97" w:rsidRDefault="00AC54CF" w:rsidP="00A400FC">
                  <w:pPr>
                    <w:rPr>
                      <w:sz w:val="20"/>
                      <w:szCs w:val="20"/>
                    </w:rPr>
                  </w:pPr>
                  <w:r w:rsidRPr="009C3A97">
                    <w:rPr>
                      <w:sz w:val="20"/>
                      <w:szCs w:val="20"/>
                    </w:rPr>
                    <w:t>Подготовка приказа о проведении камеральной проверки и его под</w:t>
                  </w:r>
                  <w:r>
                    <w:rPr>
                      <w:sz w:val="20"/>
                      <w:szCs w:val="20"/>
                    </w:rPr>
                    <w:t>писание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</w:rPr>
        <w:pict>
          <v:rect id="_x0000_s1026" style="position:absolute;left:0;text-align:left;margin-left:42.05pt;margin-top:1.7pt;width:147.5pt;height:51.05pt;z-index:251660288">
            <v:textbox style="mso-next-textbox:#_x0000_s1026">
              <w:txbxContent>
                <w:p w:rsidR="00AC54CF" w:rsidRPr="009C3A97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приказа о проведении выездной проверки и его подписании</w:t>
                  </w:r>
                </w:p>
              </w:txbxContent>
            </v:textbox>
          </v:rect>
        </w:pict>
      </w:r>
    </w:p>
    <w:p w:rsidR="00A400FC" w:rsidRDefault="00A400FC" w:rsidP="00A400FC">
      <w:pPr>
        <w:spacing w:line="276" w:lineRule="auto"/>
        <w:jc w:val="center"/>
        <w:rPr>
          <w:rFonts w:ascii="Calibri" w:hAnsi="Calibri" w:cs="Calibri"/>
        </w:rPr>
      </w:pPr>
    </w:p>
    <w:p w:rsidR="00A400FC" w:rsidRDefault="00A400FC" w:rsidP="00A400FC">
      <w:pPr>
        <w:spacing w:line="276" w:lineRule="auto"/>
        <w:jc w:val="center"/>
        <w:rPr>
          <w:rFonts w:ascii="Calibri" w:hAnsi="Calibri" w:cs="Calibri"/>
        </w:rPr>
      </w:pPr>
    </w:p>
    <w:p w:rsidR="00A400FC" w:rsidRDefault="0075076F" w:rsidP="00A400FC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73.95pt;margin-top:9.9pt;width:0;height:23.3pt;z-index:251673600" o:connectortype="straight">
            <v:stroke endarrow="block"/>
          </v:shape>
        </w:pict>
      </w:r>
      <w:r>
        <w:rPr>
          <w:rFonts w:ascii="Calibri" w:hAnsi="Calibri" w:cs="Calibri"/>
          <w:noProof/>
        </w:rPr>
        <w:pict>
          <v:shape id="_x0000_s1037" type="#_x0000_t32" style="position:absolute;left:0;text-align:left;margin-left:109.55pt;margin-top:5.1pt;width:.65pt;height:22.9pt;z-index:251671552" o:connectortype="straight">
            <v:stroke endarrow="block"/>
          </v:shape>
        </w:pict>
      </w:r>
    </w:p>
    <w:p w:rsidR="00A400FC" w:rsidRDefault="00A400FC" w:rsidP="00A400FC">
      <w:pPr>
        <w:tabs>
          <w:tab w:val="left" w:pos="262"/>
          <w:tab w:val="left" w:pos="7478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A400FC" w:rsidRDefault="0075076F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28" style="position:absolute;margin-left:41.6pt;margin-top:1.5pt;width:147.5pt;height:102.5pt;z-index:251662336">
            <v:textbox style="mso-next-textbox:#_x0000_s1028">
              <w:txbxContent>
                <w:p w:rsidR="00AC54CF" w:rsidRPr="009C3A97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Выход в организацию          (к индивидуальному предпринимателю), вручение приказа о проведении проверки и требования о предоставлении документов и информации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</w:rPr>
        <w:pict>
          <v:rect id="_x0000_s1029" style="position:absolute;margin-left:306.6pt;margin-top:8.15pt;width:147.5pt;height:51.05pt;z-index:251663360">
            <v:textbox style="mso-next-textbox:#_x0000_s1029">
              <w:txbxContent>
                <w:p w:rsidR="00AC54CF" w:rsidRPr="009C3A97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 запроса о предоставлении документов и информации</w:t>
                  </w:r>
                </w:p>
              </w:txbxContent>
            </v:textbox>
          </v:rect>
        </w:pict>
      </w:r>
      <w:r w:rsidR="00A400FC">
        <w:rPr>
          <w:rFonts w:ascii="Calibri" w:hAnsi="Calibri" w:cs="Calibri"/>
        </w:rPr>
        <w:tab/>
      </w:r>
    </w:p>
    <w:p w:rsidR="00A400FC" w:rsidRDefault="00A400FC" w:rsidP="00A400FC">
      <w:pPr>
        <w:tabs>
          <w:tab w:val="left" w:pos="5542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A400FC" w:rsidRDefault="00A400FC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</w:p>
    <w:p w:rsidR="00A400FC" w:rsidRDefault="0075076F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 id="_x0000_s1040" type="#_x0000_t32" style="position:absolute;margin-left:195.5pt;margin-top:11.55pt;width:119.2pt;height:94.4pt;flip:x;z-index:251674624" o:connectortype="straight">
            <v:stroke endarrow="block"/>
          </v:shape>
        </w:pict>
      </w:r>
    </w:p>
    <w:p w:rsidR="00A400FC" w:rsidRDefault="00A400FC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</w:p>
    <w:p w:rsidR="00A400FC" w:rsidRDefault="00A400FC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</w:p>
    <w:p w:rsidR="00A400FC" w:rsidRDefault="0075076F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 id="_x0000_s1038" type="#_x0000_t32" style="position:absolute;margin-left:109.55pt;margin-top:12.35pt;width:.65pt;height:27.85pt;z-index:251672576" o:connectortype="straight">
            <v:stroke endarrow="block"/>
          </v:shape>
        </w:pict>
      </w:r>
    </w:p>
    <w:p w:rsidR="00A400FC" w:rsidRDefault="00A400FC" w:rsidP="00A400FC">
      <w:pPr>
        <w:tabs>
          <w:tab w:val="left" w:pos="2348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A400FC" w:rsidRDefault="0075076F" w:rsidP="00A400FC">
      <w:pPr>
        <w:tabs>
          <w:tab w:val="left" w:pos="3255"/>
        </w:tabs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30" style="position:absolute;margin-left:42.05pt;margin-top:12.2pt;width:147.5pt;height:79.75pt;z-index:251664384">
            <v:textbox style="mso-next-textbox:#_x0000_s1030">
              <w:txbxContent>
                <w:p w:rsidR="00AC54CF" w:rsidRPr="009C3A97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действий </w:t>
                  </w:r>
                  <w:r w:rsidRPr="001C1270">
                    <w:rPr>
                      <w:sz w:val="20"/>
                      <w:szCs w:val="20"/>
                    </w:rPr>
                    <w:t>(бездействия)</w:t>
                  </w:r>
                  <w:r>
                    <w:rPr>
                      <w:sz w:val="20"/>
                      <w:szCs w:val="20"/>
                    </w:rPr>
                    <w:t xml:space="preserve"> организации (индивидуального предпринимателя), препятствующих проведению проверки</w:t>
                  </w:r>
                </w:p>
              </w:txbxContent>
            </v:textbox>
          </v:rect>
        </w:pict>
      </w:r>
    </w:p>
    <w:p w:rsidR="00A400FC" w:rsidRDefault="0075076F" w:rsidP="00A400FC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31" style="position:absolute;left:0;text-align:left;margin-left:306.6pt;margin-top:4.1pt;width:147.5pt;height:51.05pt;z-index:251665408">
            <v:textbox style="mso-next-textbox:#_x0000_s1031">
              <w:txbxContent>
                <w:p w:rsidR="00AC54CF" w:rsidRPr="00DC5693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Составление акта о воспрепятствовании проведению проверки</w:t>
                  </w:r>
                </w:p>
              </w:txbxContent>
            </v:textbox>
          </v:rect>
        </w:pict>
      </w:r>
    </w:p>
    <w:p w:rsidR="00A400FC" w:rsidRPr="00630B23" w:rsidRDefault="00A400FC" w:rsidP="00A400FC">
      <w:pPr>
        <w:tabs>
          <w:tab w:val="center" w:pos="5349"/>
          <w:tab w:val="right" w:pos="10000"/>
        </w:tabs>
        <w:spacing w:line="276" w:lineRule="auto"/>
        <w:ind w:firstLine="698"/>
        <w:rPr>
          <w:rStyle w:val="a3"/>
          <w:b w:val="0"/>
          <w:bCs/>
          <w:sz w:val="20"/>
          <w:szCs w:val="20"/>
        </w:rPr>
      </w:pPr>
      <w:r>
        <w:rPr>
          <w:rStyle w:val="a3"/>
          <w:bCs/>
        </w:rPr>
        <w:tab/>
      </w:r>
      <w:r w:rsidRPr="00630B23">
        <w:rPr>
          <w:rStyle w:val="a3"/>
          <w:b w:val="0"/>
          <w:bCs/>
          <w:sz w:val="20"/>
          <w:szCs w:val="20"/>
        </w:rPr>
        <w:t>Да</w:t>
      </w:r>
      <w:r w:rsidRPr="00630B23">
        <w:rPr>
          <w:rStyle w:val="a3"/>
          <w:b w:val="0"/>
          <w:bCs/>
          <w:sz w:val="20"/>
          <w:szCs w:val="20"/>
        </w:rPr>
        <w:tab/>
      </w:r>
      <w:r w:rsidR="0075076F" w:rsidRPr="0075076F">
        <w:rPr>
          <w:b/>
          <w:bCs/>
          <w:noProof/>
          <w:color w:val="26282F"/>
          <w:sz w:val="20"/>
          <w:szCs w:val="20"/>
        </w:rPr>
        <w:pict>
          <v:shape id="_x0000_s1041" type="#_x0000_t32" style="position:absolute;left:0;text-align:left;margin-left:195.5pt;margin-top:13.65pt;width:104.65pt;height:0;z-index:251675648;mso-position-horizontal-relative:text;mso-position-vertical-relative:text" o:connectortype="straight">
            <v:stroke endarrow="block"/>
          </v:shape>
        </w:pict>
      </w:r>
    </w:p>
    <w:bookmarkEnd w:id="126"/>
    <w:p w:rsidR="00A400FC" w:rsidRDefault="0075076F" w:rsidP="00A400FC">
      <w:pPr>
        <w:tabs>
          <w:tab w:val="left" w:pos="4235"/>
        </w:tabs>
        <w:spacing w:line="276" w:lineRule="auto"/>
        <w:ind w:firstLine="720"/>
        <w:jc w:val="both"/>
      </w:pPr>
      <w:r>
        <w:rPr>
          <w:noProof/>
        </w:rPr>
        <w:pict>
          <v:shape id="_x0000_s1047" type="#_x0000_t32" style="position:absolute;left:0;text-align:left;margin-left:471.4pt;margin-top:2.15pt;width:4.2pt;height:381.95pt;flip:x y;z-index:251681792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454.1pt;margin-top:2.15pt;width:17.3pt;height:0;flip:x;z-index:251682816" o:connectortype="straight">
            <v:stroke endarrow="block"/>
          </v:shape>
        </w:pict>
      </w:r>
      <w:r w:rsidR="00A400FC">
        <w:tab/>
      </w:r>
    </w:p>
    <w:p w:rsidR="00A400FC" w:rsidRDefault="0075076F" w:rsidP="00A400FC">
      <w:pPr>
        <w:spacing w:line="276" w:lineRule="auto"/>
        <w:ind w:firstLine="720"/>
        <w:jc w:val="both"/>
      </w:pPr>
      <w:r>
        <w:rPr>
          <w:noProof/>
        </w:rPr>
        <w:pict>
          <v:shape id="_x0000_s1043" type="#_x0000_t32" style="position:absolute;left:0;text-align:left;margin-left:195.5pt;margin-top:11.45pt;width:117.05pt;height:45.95pt;z-index:251677696" o:connectortype="straight">
            <v:stroke endarrow="block"/>
          </v:shape>
        </w:pict>
      </w:r>
    </w:p>
    <w:p w:rsidR="00A400FC" w:rsidRPr="00DC5693" w:rsidRDefault="00A400FC" w:rsidP="00A400FC">
      <w:pPr>
        <w:spacing w:line="276" w:lineRule="auto"/>
      </w:pPr>
    </w:p>
    <w:p w:rsidR="00A400FC" w:rsidRPr="00EA50E1" w:rsidRDefault="0075076F" w:rsidP="00EA50E1">
      <w:pPr>
        <w:tabs>
          <w:tab w:val="center" w:pos="4745"/>
        </w:tabs>
        <w:spacing w:line="276" w:lineRule="auto"/>
        <w:rPr>
          <w:sz w:val="20"/>
          <w:szCs w:val="20"/>
        </w:rPr>
      </w:pPr>
      <w:r w:rsidRPr="0075076F">
        <w:rPr>
          <w:noProof/>
        </w:rPr>
        <w:pict>
          <v:shape id="_x0000_s1042" type="#_x0000_t32" style="position:absolute;margin-left:109.55pt;margin-top:5.5pt;width:0;height:29.7pt;z-index:251676672" o:connectortype="straight">
            <v:stroke endarrow="block"/>
          </v:shape>
        </w:pict>
      </w:r>
      <w:r w:rsidR="00EA50E1">
        <w:tab/>
      </w:r>
      <w:r w:rsidR="00EA50E1" w:rsidRPr="00EA50E1">
        <w:rPr>
          <w:sz w:val="20"/>
          <w:szCs w:val="20"/>
        </w:rPr>
        <w:t>Нет</w:t>
      </w:r>
    </w:p>
    <w:p w:rsidR="00A400FC" w:rsidRPr="00630B23" w:rsidRDefault="0075076F" w:rsidP="00A400FC">
      <w:pPr>
        <w:tabs>
          <w:tab w:val="left" w:pos="2444"/>
        </w:tabs>
        <w:spacing w:line="276" w:lineRule="auto"/>
        <w:rPr>
          <w:sz w:val="20"/>
          <w:szCs w:val="20"/>
        </w:rPr>
      </w:pPr>
      <w:r w:rsidRPr="0075076F">
        <w:rPr>
          <w:noProof/>
        </w:rPr>
        <w:pict>
          <v:rect id="_x0000_s1033" style="position:absolute;margin-left:314.7pt;margin-top:5.8pt;width:143.4pt;height:67.25pt;z-index:251667456">
            <v:textbox style="mso-next-textbox:#_x0000_s1033">
              <w:txbxContent>
                <w:p w:rsidR="00AC54CF" w:rsidRPr="005219FC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Процедура проведения проверки (изучение представленных документов и информации)</w:t>
                  </w:r>
                </w:p>
              </w:txbxContent>
            </v:textbox>
          </v:rect>
        </w:pict>
      </w:r>
      <w:r w:rsidR="00A400FC">
        <w:tab/>
      </w:r>
      <w:r w:rsidR="00A400FC" w:rsidRPr="00630B23">
        <w:rPr>
          <w:sz w:val="20"/>
          <w:szCs w:val="20"/>
        </w:rPr>
        <w:t>Нет</w:t>
      </w:r>
    </w:p>
    <w:p w:rsidR="00A400FC" w:rsidRPr="00DC5693" w:rsidRDefault="0075076F" w:rsidP="00A400FC">
      <w:pPr>
        <w:spacing w:line="276" w:lineRule="auto"/>
      </w:pPr>
      <w:r>
        <w:rPr>
          <w:noProof/>
        </w:rPr>
        <w:pict>
          <v:rect id="_x0000_s1032" style="position:absolute;margin-left:42.05pt;margin-top:8.75pt;width:143.4pt;height:61.05pt;z-index:251666432">
            <v:textbox style="mso-next-textbox:#_x0000_s1032">
              <w:txbxContent>
                <w:p w:rsidR="00AC54CF" w:rsidRPr="00DC5693" w:rsidRDefault="00AC54CF" w:rsidP="00A400FC">
                  <w:pPr>
                    <w:rPr>
                      <w:sz w:val="20"/>
                      <w:szCs w:val="20"/>
                    </w:rPr>
                  </w:pPr>
                  <w:r w:rsidRPr="00DC5693">
                    <w:rPr>
                      <w:sz w:val="20"/>
                      <w:szCs w:val="20"/>
                    </w:rPr>
                    <w:t xml:space="preserve">Процедура проведения проверки </w:t>
                  </w:r>
                  <w:r>
                    <w:rPr>
                      <w:sz w:val="20"/>
                      <w:szCs w:val="20"/>
                    </w:rPr>
                    <w:t>(получение документов и информации, их изучение и анализ)</w:t>
                  </w:r>
                </w:p>
              </w:txbxContent>
            </v:textbox>
          </v:rect>
        </w:pict>
      </w:r>
    </w:p>
    <w:p w:rsidR="00A400FC" w:rsidRDefault="00A400FC" w:rsidP="00A400FC">
      <w:pPr>
        <w:tabs>
          <w:tab w:val="left" w:pos="1355"/>
        </w:tabs>
        <w:spacing w:line="276" w:lineRule="auto"/>
      </w:pPr>
    </w:p>
    <w:p w:rsidR="00A400FC" w:rsidRDefault="0075076F" w:rsidP="00A400FC">
      <w:pPr>
        <w:spacing w:line="276" w:lineRule="auto"/>
        <w:jc w:val="center"/>
      </w:pPr>
      <w:r>
        <w:rPr>
          <w:noProof/>
        </w:rPr>
        <w:pict>
          <v:shape id="_x0000_s1045" type="#_x0000_t32" style="position:absolute;left:0;text-align:left;margin-left:167.65pt;margin-top:14.1pt;width:147.05pt;height:51.4pt;flip:x;z-index:251679744" o:connectortype="straight">
            <v:stroke endarrow="block"/>
          </v:shape>
        </w:pict>
      </w:r>
    </w:p>
    <w:p w:rsidR="00A400FC" w:rsidRDefault="0075076F" w:rsidP="00A400FC">
      <w:pPr>
        <w:spacing w:line="276" w:lineRule="auto"/>
        <w:jc w:val="center"/>
      </w:pPr>
      <w:r>
        <w:rPr>
          <w:noProof/>
        </w:rPr>
        <w:pict>
          <v:shape id="_x0000_s1103" type="#_x0000_t32" style="position:absolute;left:0;text-align:left;margin-left:104.1pt;margin-top:18.25pt;width:0;height:53.3pt;z-index:251713536" o:connectortype="straight">
            <v:stroke endarrow="block"/>
          </v:shape>
        </w:pict>
      </w:r>
      <w:r w:rsidR="00777D74">
        <w:t xml:space="preserve"> </w:t>
      </w:r>
    </w:p>
    <w:p w:rsidR="00A400FC" w:rsidRDefault="00EA50E1" w:rsidP="00EA50E1">
      <w:pPr>
        <w:tabs>
          <w:tab w:val="left" w:pos="2134"/>
        </w:tabs>
        <w:spacing w:line="276" w:lineRule="auto"/>
      </w:pPr>
      <w:r>
        <w:tab/>
      </w:r>
    </w:p>
    <w:p w:rsidR="00A400FC" w:rsidRDefault="00A400FC" w:rsidP="00A400FC">
      <w:pPr>
        <w:spacing w:line="276" w:lineRule="auto"/>
        <w:jc w:val="center"/>
      </w:pPr>
    </w:p>
    <w:p w:rsidR="00A400FC" w:rsidRDefault="0075076F" w:rsidP="00A400FC">
      <w:pPr>
        <w:spacing w:line="276" w:lineRule="auto"/>
        <w:jc w:val="center"/>
      </w:pPr>
      <w:r>
        <w:rPr>
          <w:noProof/>
        </w:rPr>
        <w:pict>
          <v:shape id="_x0000_s1052" type="#_x0000_t32" style="position:absolute;left:0;text-align:left;margin-left:470pt;margin-top:-45.8pt;width:.05pt;height:104.75pt;flip:y;z-index:251685888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left:0;text-align:left;margin-left:105.95pt;margin-top:-66.8pt;width:0;height:78.55pt;z-index:251686912" o:connectortype="straight">
            <v:stroke endarrow="block"/>
          </v:shape>
        </w:pict>
      </w:r>
      <w:r>
        <w:rPr>
          <w:noProof/>
        </w:rPr>
        <w:pict>
          <v:rect id="_x0000_s1034" style="position:absolute;left:0;text-align:left;margin-left:41.6pt;margin-top:11.75pt;width:135.25pt;height:89.45pt;z-index:251668480">
            <v:textbox style="mso-next-textbox:#_x0000_s1034">
              <w:txbxContent>
                <w:p w:rsidR="00AC54CF" w:rsidRPr="000C4361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действий </w:t>
                  </w:r>
                  <w:r w:rsidRPr="001C1270">
                    <w:rPr>
                      <w:sz w:val="20"/>
                      <w:szCs w:val="20"/>
                    </w:rPr>
                    <w:t>(бездействия)</w:t>
                  </w:r>
                  <w:r>
                    <w:rPr>
                      <w:sz w:val="20"/>
                      <w:szCs w:val="20"/>
                    </w:rPr>
                    <w:t xml:space="preserve"> организации (индивидуального предпринимателя), препятствующих проведению проверки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33.95pt;margin-top:176.7pt;width:451.35pt;height:35.1pt;z-index:251670528">
            <v:textbox style="mso-next-textbox:#_x0000_s1036">
              <w:txbxContent>
                <w:p w:rsidR="00AC54CF" w:rsidRPr="004F64AF" w:rsidRDefault="00AC54CF" w:rsidP="00A400FC">
                  <w:pPr>
                    <w:rPr>
                      <w:sz w:val="20"/>
                      <w:szCs w:val="20"/>
                    </w:rPr>
                  </w:pPr>
                  <w:r w:rsidRPr="004F64AF">
                    <w:rPr>
                      <w:sz w:val="20"/>
                      <w:szCs w:val="20"/>
                    </w:rPr>
                    <w:t>Вручение/направление акта проверки организации (индивидуального предпринимателя)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33.95pt;margin-top:124.75pt;width:451.35pt;height:30.2pt;z-index:251669504">
            <v:textbox style="mso-next-textbox:#_x0000_s1035">
              <w:txbxContent>
                <w:p w:rsidR="00AC54CF" w:rsidRPr="004F64AF" w:rsidRDefault="00AC54CF" w:rsidP="00A400F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Составление акта проверки организации (индивидуального предпринимателя)</w:t>
                  </w:r>
                </w:p>
              </w:txbxContent>
            </v:textbox>
          </v:rect>
        </w:pict>
      </w:r>
    </w:p>
    <w:p w:rsidR="00A400FC" w:rsidRPr="00E47749" w:rsidRDefault="00A400FC" w:rsidP="00A400FC">
      <w:pPr>
        <w:spacing w:line="276" w:lineRule="auto"/>
      </w:pPr>
    </w:p>
    <w:p w:rsidR="00A400FC" w:rsidRDefault="00A400FC" w:rsidP="00A400FC">
      <w:pPr>
        <w:spacing w:line="276" w:lineRule="auto"/>
      </w:pPr>
    </w:p>
    <w:p w:rsidR="00A400FC" w:rsidRDefault="0075076F" w:rsidP="00A400FC">
      <w:pPr>
        <w:tabs>
          <w:tab w:val="left" w:pos="6208"/>
        </w:tabs>
        <w:spacing w:line="276" w:lineRule="auto"/>
        <w:rPr>
          <w:sz w:val="20"/>
          <w:szCs w:val="20"/>
        </w:rPr>
      </w:pPr>
      <w:r w:rsidRPr="0075076F">
        <w:rPr>
          <w:noProof/>
        </w:rPr>
        <w:pict>
          <v:shape id="_x0000_s1046" type="#_x0000_t32" style="position:absolute;margin-left:176.85pt;margin-top:12.45pt;width:298.75pt;height:0;z-index:251680768" o:connectortype="straight">
            <v:stroke endarrow="block"/>
          </v:shape>
        </w:pict>
      </w:r>
      <w:r w:rsidR="00A400FC">
        <w:tab/>
      </w:r>
      <w:r w:rsidR="00A400FC" w:rsidRPr="00E47749">
        <w:rPr>
          <w:sz w:val="20"/>
          <w:szCs w:val="20"/>
        </w:rPr>
        <w:t>Да</w:t>
      </w:r>
    </w:p>
    <w:p w:rsidR="00A400FC" w:rsidRPr="00585FAD" w:rsidRDefault="00A400FC" w:rsidP="00A400FC">
      <w:pPr>
        <w:spacing w:line="276" w:lineRule="auto"/>
        <w:rPr>
          <w:sz w:val="20"/>
          <w:szCs w:val="20"/>
        </w:rPr>
      </w:pPr>
    </w:p>
    <w:p w:rsidR="00A400FC" w:rsidRPr="00585FAD" w:rsidRDefault="00A400FC" w:rsidP="00A400FC">
      <w:pPr>
        <w:spacing w:line="276" w:lineRule="auto"/>
        <w:rPr>
          <w:sz w:val="20"/>
          <w:szCs w:val="20"/>
        </w:rPr>
      </w:pPr>
    </w:p>
    <w:p w:rsidR="00A400FC" w:rsidRPr="00585FAD" w:rsidRDefault="0075076F" w:rsidP="00A400FC">
      <w:pPr>
        <w:spacing w:line="276" w:lineRule="auto"/>
        <w:rPr>
          <w:sz w:val="20"/>
          <w:szCs w:val="20"/>
        </w:rPr>
      </w:pPr>
      <w:r w:rsidRPr="0075076F">
        <w:rPr>
          <w:noProof/>
        </w:rPr>
        <w:pict>
          <v:shape id="_x0000_s1049" type="#_x0000_t32" style="position:absolute;margin-left:105.95pt;margin-top:9.95pt;width:0;height:20.4pt;z-index:251683840" o:connectortype="straight">
            <v:stroke endarrow="block"/>
          </v:shape>
        </w:pict>
      </w:r>
    </w:p>
    <w:p w:rsidR="00A400FC" w:rsidRPr="00585FAD" w:rsidRDefault="00A400FC" w:rsidP="00A400FC">
      <w:pPr>
        <w:tabs>
          <w:tab w:val="left" w:pos="2396"/>
        </w:tabs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  <w:t>Нет</w:t>
      </w:r>
    </w:p>
    <w:p w:rsidR="00A400FC" w:rsidRDefault="00A400FC" w:rsidP="00A400FC">
      <w:pPr>
        <w:pStyle w:val="1"/>
        <w:spacing w:line="276" w:lineRule="auto"/>
      </w:pPr>
    </w:p>
    <w:p w:rsidR="00A400FC" w:rsidRDefault="0075076F" w:rsidP="00A400FC">
      <w:pPr>
        <w:spacing w:line="276" w:lineRule="auto"/>
        <w:jc w:val="both"/>
      </w:pPr>
      <w:r w:rsidRPr="0075076F">
        <w:rPr>
          <w:noProof/>
          <w:sz w:val="20"/>
          <w:szCs w:val="20"/>
        </w:rPr>
        <w:pict>
          <v:shape id="_x0000_s1050" type="#_x0000_t32" style="position:absolute;left:0;text-align:left;margin-left:254.8pt;margin-top:10.6pt;width:0;height:21.75pt;z-index:251684864" o:connectortype="straight">
            <v:stroke endarrow="block"/>
          </v:shape>
        </w:pict>
      </w:r>
    </w:p>
    <w:sectPr w:rsidR="00A400FC" w:rsidSect="00312BE3">
      <w:headerReference w:type="default" r:id="rId32"/>
      <w:pgSz w:w="11900" w:h="16800"/>
      <w:pgMar w:top="1134" w:right="709" w:bottom="1135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82E" w:rsidRDefault="0062582E" w:rsidP="004F64AF">
      <w:r>
        <w:separator/>
      </w:r>
    </w:p>
  </w:endnote>
  <w:endnote w:type="continuationSeparator" w:id="1">
    <w:p w:rsidR="0062582E" w:rsidRDefault="0062582E" w:rsidP="004F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82E" w:rsidRDefault="0062582E" w:rsidP="004F64AF">
      <w:r>
        <w:separator/>
      </w:r>
    </w:p>
  </w:footnote>
  <w:footnote w:type="continuationSeparator" w:id="1">
    <w:p w:rsidR="0062582E" w:rsidRDefault="0062582E" w:rsidP="004F6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5133063"/>
      <w:docPartObj>
        <w:docPartGallery w:val="Page Numbers (Top of Page)"/>
        <w:docPartUnique/>
      </w:docPartObj>
    </w:sdtPr>
    <w:sdtContent>
      <w:p w:rsidR="00AC54CF" w:rsidRPr="00793FE3" w:rsidRDefault="0075076F">
        <w:pPr>
          <w:pStyle w:val="afff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3F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54CF" w:rsidRPr="00793F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3F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0D2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93F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54CF" w:rsidRDefault="00AC54CF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0D90"/>
    <w:multiLevelType w:val="hybridMultilevel"/>
    <w:tmpl w:val="9042CA0C"/>
    <w:lvl w:ilvl="0" w:tplc="571C3ED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472F7"/>
    <w:multiLevelType w:val="hybridMultilevel"/>
    <w:tmpl w:val="63985D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16651"/>
    <w:multiLevelType w:val="hybridMultilevel"/>
    <w:tmpl w:val="033083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821B88"/>
    <w:multiLevelType w:val="hybridMultilevel"/>
    <w:tmpl w:val="E648F5B4"/>
    <w:lvl w:ilvl="0" w:tplc="571C3EDA">
      <w:start w:val="1"/>
      <w:numFmt w:val="decimal"/>
      <w:lvlText w:val="%1."/>
      <w:lvlJc w:val="left"/>
      <w:pPr>
        <w:ind w:left="22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54CB0"/>
    <w:multiLevelType w:val="hybridMultilevel"/>
    <w:tmpl w:val="965254C6"/>
    <w:lvl w:ilvl="0" w:tplc="BCD26CD0">
      <w:start w:val="1"/>
      <w:numFmt w:val="decimal"/>
      <w:lvlText w:val="%1."/>
      <w:lvlJc w:val="left"/>
      <w:pPr>
        <w:ind w:left="1700" w:hanging="99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F23D2D"/>
    <w:multiLevelType w:val="hybridMultilevel"/>
    <w:tmpl w:val="AC942688"/>
    <w:lvl w:ilvl="0" w:tplc="6E0C51C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E72B90"/>
    <w:multiLevelType w:val="hybridMultilevel"/>
    <w:tmpl w:val="BF467CAE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343238"/>
    <w:multiLevelType w:val="hybridMultilevel"/>
    <w:tmpl w:val="A88EDFC6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C31419"/>
    <w:multiLevelType w:val="hybridMultilevel"/>
    <w:tmpl w:val="6E88B4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9B67E33"/>
    <w:multiLevelType w:val="hybridMultilevel"/>
    <w:tmpl w:val="9C96B842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626C2F"/>
    <w:multiLevelType w:val="hybridMultilevel"/>
    <w:tmpl w:val="42CC19B4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5626809"/>
    <w:multiLevelType w:val="hybridMultilevel"/>
    <w:tmpl w:val="CC1E1BE4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DC0487"/>
    <w:multiLevelType w:val="hybridMultilevel"/>
    <w:tmpl w:val="DEF612C0"/>
    <w:lvl w:ilvl="0" w:tplc="571C3EDA">
      <w:start w:val="1"/>
      <w:numFmt w:val="decimal"/>
      <w:lvlText w:val="%1."/>
      <w:lvlJc w:val="left"/>
      <w:pPr>
        <w:ind w:left="22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1A667AF"/>
    <w:multiLevelType w:val="hybridMultilevel"/>
    <w:tmpl w:val="F578C04E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1FD6C5D"/>
    <w:multiLevelType w:val="hybridMultilevel"/>
    <w:tmpl w:val="04882D02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D6274A"/>
    <w:multiLevelType w:val="hybridMultilevel"/>
    <w:tmpl w:val="D770884C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2269AE"/>
    <w:multiLevelType w:val="hybridMultilevel"/>
    <w:tmpl w:val="192C1A8A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FF3691"/>
    <w:multiLevelType w:val="hybridMultilevel"/>
    <w:tmpl w:val="3F8C4ECC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B0F52"/>
    <w:multiLevelType w:val="hybridMultilevel"/>
    <w:tmpl w:val="DA663332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837B23"/>
    <w:multiLevelType w:val="hybridMultilevel"/>
    <w:tmpl w:val="78ACE0BA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5D10BF9"/>
    <w:multiLevelType w:val="hybridMultilevel"/>
    <w:tmpl w:val="20302F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5F536A"/>
    <w:multiLevelType w:val="hybridMultilevel"/>
    <w:tmpl w:val="A994FE10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602582"/>
    <w:multiLevelType w:val="hybridMultilevel"/>
    <w:tmpl w:val="30B61E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7D7F7F"/>
    <w:multiLevelType w:val="hybridMultilevel"/>
    <w:tmpl w:val="F8FC8748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41B7082"/>
    <w:multiLevelType w:val="hybridMultilevel"/>
    <w:tmpl w:val="13423604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9E3494E"/>
    <w:multiLevelType w:val="hybridMultilevel"/>
    <w:tmpl w:val="EC9CDD58"/>
    <w:lvl w:ilvl="0" w:tplc="571C3EDA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22"/>
  </w:num>
  <w:num w:numId="7">
    <w:abstractNumId w:val="0"/>
  </w:num>
  <w:num w:numId="8">
    <w:abstractNumId w:val="12"/>
  </w:num>
  <w:num w:numId="9">
    <w:abstractNumId w:val="3"/>
  </w:num>
  <w:num w:numId="10">
    <w:abstractNumId w:val="18"/>
  </w:num>
  <w:num w:numId="11">
    <w:abstractNumId w:val="25"/>
  </w:num>
  <w:num w:numId="12">
    <w:abstractNumId w:val="19"/>
  </w:num>
  <w:num w:numId="13">
    <w:abstractNumId w:val="13"/>
  </w:num>
  <w:num w:numId="14">
    <w:abstractNumId w:val="21"/>
  </w:num>
  <w:num w:numId="15">
    <w:abstractNumId w:val="9"/>
  </w:num>
  <w:num w:numId="16">
    <w:abstractNumId w:val="1"/>
  </w:num>
  <w:num w:numId="17">
    <w:abstractNumId w:val="7"/>
  </w:num>
  <w:num w:numId="18">
    <w:abstractNumId w:val="16"/>
  </w:num>
  <w:num w:numId="19">
    <w:abstractNumId w:val="14"/>
  </w:num>
  <w:num w:numId="20">
    <w:abstractNumId w:val="10"/>
  </w:num>
  <w:num w:numId="21">
    <w:abstractNumId w:val="15"/>
  </w:num>
  <w:num w:numId="22">
    <w:abstractNumId w:val="17"/>
  </w:num>
  <w:num w:numId="23">
    <w:abstractNumId w:val="11"/>
  </w:num>
  <w:num w:numId="24">
    <w:abstractNumId w:val="24"/>
  </w:num>
  <w:num w:numId="25">
    <w:abstractNumId w:val="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attachedTemplate r:id="rId1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C37CC"/>
    <w:rsid w:val="00010050"/>
    <w:rsid w:val="00012174"/>
    <w:rsid w:val="00022B79"/>
    <w:rsid w:val="00024474"/>
    <w:rsid w:val="00033122"/>
    <w:rsid w:val="00036841"/>
    <w:rsid w:val="00036B1A"/>
    <w:rsid w:val="00041F2F"/>
    <w:rsid w:val="00042BB3"/>
    <w:rsid w:val="00045A73"/>
    <w:rsid w:val="00047AE1"/>
    <w:rsid w:val="00052D52"/>
    <w:rsid w:val="000574B9"/>
    <w:rsid w:val="00084B82"/>
    <w:rsid w:val="00094352"/>
    <w:rsid w:val="000950FA"/>
    <w:rsid w:val="00095BDB"/>
    <w:rsid w:val="000A58CF"/>
    <w:rsid w:val="000C4361"/>
    <w:rsid w:val="000C60BA"/>
    <w:rsid w:val="000C68BC"/>
    <w:rsid w:val="000E075E"/>
    <w:rsid w:val="000E1C44"/>
    <w:rsid w:val="000F58C4"/>
    <w:rsid w:val="000F6FA2"/>
    <w:rsid w:val="001000FF"/>
    <w:rsid w:val="0010287D"/>
    <w:rsid w:val="001042F5"/>
    <w:rsid w:val="00106442"/>
    <w:rsid w:val="00106F34"/>
    <w:rsid w:val="00121D93"/>
    <w:rsid w:val="00125370"/>
    <w:rsid w:val="00127B62"/>
    <w:rsid w:val="00131FB1"/>
    <w:rsid w:val="0013456F"/>
    <w:rsid w:val="00140626"/>
    <w:rsid w:val="00151384"/>
    <w:rsid w:val="00166F7A"/>
    <w:rsid w:val="00180C41"/>
    <w:rsid w:val="001867E9"/>
    <w:rsid w:val="0019154C"/>
    <w:rsid w:val="001A6C73"/>
    <w:rsid w:val="001B02CD"/>
    <w:rsid w:val="001B078A"/>
    <w:rsid w:val="001B484C"/>
    <w:rsid w:val="001B73D7"/>
    <w:rsid w:val="001C1270"/>
    <w:rsid w:val="001D4530"/>
    <w:rsid w:val="001E2E25"/>
    <w:rsid w:val="001E726E"/>
    <w:rsid w:val="001F4976"/>
    <w:rsid w:val="00203311"/>
    <w:rsid w:val="00207911"/>
    <w:rsid w:val="0021099D"/>
    <w:rsid w:val="0021574A"/>
    <w:rsid w:val="00222179"/>
    <w:rsid w:val="002227AA"/>
    <w:rsid w:val="00223D20"/>
    <w:rsid w:val="00235565"/>
    <w:rsid w:val="0023574E"/>
    <w:rsid w:val="00240EB7"/>
    <w:rsid w:val="00245872"/>
    <w:rsid w:val="00265791"/>
    <w:rsid w:val="0028700C"/>
    <w:rsid w:val="00287AD8"/>
    <w:rsid w:val="00287E8E"/>
    <w:rsid w:val="002B5C23"/>
    <w:rsid w:val="002C19D9"/>
    <w:rsid w:val="002C5DFC"/>
    <w:rsid w:val="002D0F11"/>
    <w:rsid w:val="002D1C7E"/>
    <w:rsid w:val="002D7EBD"/>
    <w:rsid w:val="002E5D5A"/>
    <w:rsid w:val="002F35EA"/>
    <w:rsid w:val="003014AB"/>
    <w:rsid w:val="00312BE3"/>
    <w:rsid w:val="00314CF6"/>
    <w:rsid w:val="0031631E"/>
    <w:rsid w:val="003168DA"/>
    <w:rsid w:val="00331DE7"/>
    <w:rsid w:val="00335637"/>
    <w:rsid w:val="00343E6B"/>
    <w:rsid w:val="003549E6"/>
    <w:rsid w:val="00356C8E"/>
    <w:rsid w:val="00357D51"/>
    <w:rsid w:val="003613E9"/>
    <w:rsid w:val="00363993"/>
    <w:rsid w:val="003745B1"/>
    <w:rsid w:val="00375CA1"/>
    <w:rsid w:val="00386648"/>
    <w:rsid w:val="0039409E"/>
    <w:rsid w:val="00394718"/>
    <w:rsid w:val="003B5060"/>
    <w:rsid w:val="003B677A"/>
    <w:rsid w:val="003B752F"/>
    <w:rsid w:val="003C039D"/>
    <w:rsid w:val="003C0CB8"/>
    <w:rsid w:val="003C3327"/>
    <w:rsid w:val="003C7449"/>
    <w:rsid w:val="003E2C17"/>
    <w:rsid w:val="003F1550"/>
    <w:rsid w:val="00402B38"/>
    <w:rsid w:val="0040438D"/>
    <w:rsid w:val="004116BD"/>
    <w:rsid w:val="00417402"/>
    <w:rsid w:val="00420F08"/>
    <w:rsid w:val="00422784"/>
    <w:rsid w:val="004243A5"/>
    <w:rsid w:val="004260B5"/>
    <w:rsid w:val="0043305B"/>
    <w:rsid w:val="004438EB"/>
    <w:rsid w:val="00452E56"/>
    <w:rsid w:val="004539D6"/>
    <w:rsid w:val="00453B32"/>
    <w:rsid w:val="004561EC"/>
    <w:rsid w:val="00467578"/>
    <w:rsid w:val="00475453"/>
    <w:rsid w:val="00476F6C"/>
    <w:rsid w:val="004847AC"/>
    <w:rsid w:val="004A1F57"/>
    <w:rsid w:val="004A2E75"/>
    <w:rsid w:val="004A3E25"/>
    <w:rsid w:val="004C1CDE"/>
    <w:rsid w:val="004C324D"/>
    <w:rsid w:val="004C638C"/>
    <w:rsid w:val="004D0737"/>
    <w:rsid w:val="004D2A80"/>
    <w:rsid w:val="004D2D4E"/>
    <w:rsid w:val="004D59BC"/>
    <w:rsid w:val="004F1F13"/>
    <w:rsid w:val="004F456A"/>
    <w:rsid w:val="004F64AF"/>
    <w:rsid w:val="005006C4"/>
    <w:rsid w:val="00502706"/>
    <w:rsid w:val="00502AEA"/>
    <w:rsid w:val="00503F22"/>
    <w:rsid w:val="005219FC"/>
    <w:rsid w:val="00522B63"/>
    <w:rsid w:val="00524D51"/>
    <w:rsid w:val="00530516"/>
    <w:rsid w:val="00530A43"/>
    <w:rsid w:val="00532B88"/>
    <w:rsid w:val="005338B6"/>
    <w:rsid w:val="005339B9"/>
    <w:rsid w:val="00541521"/>
    <w:rsid w:val="00542A7D"/>
    <w:rsid w:val="005535BD"/>
    <w:rsid w:val="00556465"/>
    <w:rsid w:val="00563987"/>
    <w:rsid w:val="00563F8F"/>
    <w:rsid w:val="005645E8"/>
    <w:rsid w:val="00585FAD"/>
    <w:rsid w:val="005865CE"/>
    <w:rsid w:val="00587598"/>
    <w:rsid w:val="0058761F"/>
    <w:rsid w:val="005901C1"/>
    <w:rsid w:val="00590FBC"/>
    <w:rsid w:val="005942E6"/>
    <w:rsid w:val="00594B7C"/>
    <w:rsid w:val="005A5DB5"/>
    <w:rsid w:val="005A7DE1"/>
    <w:rsid w:val="005B27B2"/>
    <w:rsid w:val="005B2AA9"/>
    <w:rsid w:val="005C37CC"/>
    <w:rsid w:val="005D5E12"/>
    <w:rsid w:val="005E3493"/>
    <w:rsid w:val="005F3ADA"/>
    <w:rsid w:val="006059F5"/>
    <w:rsid w:val="0060773C"/>
    <w:rsid w:val="0061353E"/>
    <w:rsid w:val="0061450F"/>
    <w:rsid w:val="0061555C"/>
    <w:rsid w:val="00622069"/>
    <w:rsid w:val="006239B5"/>
    <w:rsid w:val="0062582E"/>
    <w:rsid w:val="006302D1"/>
    <w:rsid w:val="00630B23"/>
    <w:rsid w:val="006449F3"/>
    <w:rsid w:val="006464C3"/>
    <w:rsid w:val="006527A2"/>
    <w:rsid w:val="00653085"/>
    <w:rsid w:val="0066617A"/>
    <w:rsid w:val="00666823"/>
    <w:rsid w:val="00673059"/>
    <w:rsid w:val="006811E9"/>
    <w:rsid w:val="00685B77"/>
    <w:rsid w:val="0069462A"/>
    <w:rsid w:val="00696680"/>
    <w:rsid w:val="006A1327"/>
    <w:rsid w:val="006A1493"/>
    <w:rsid w:val="006A367F"/>
    <w:rsid w:val="006A54EB"/>
    <w:rsid w:val="006B16F7"/>
    <w:rsid w:val="006B504C"/>
    <w:rsid w:val="006C75F0"/>
    <w:rsid w:val="006D06D4"/>
    <w:rsid w:val="006E1DB9"/>
    <w:rsid w:val="006E51A3"/>
    <w:rsid w:val="006E5AB3"/>
    <w:rsid w:val="006F13AE"/>
    <w:rsid w:val="006F1E1B"/>
    <w:rsid w:val="006F7AD2"/>
    <w:rsid w:val="00712126"/>
    <w:rsid w:val="00712C26"/>
    <w:rsid w:val="00714476"/>
    <w:rsid w:val="00723C0E"/>
    <w:rsid w:val="00724B69"/>
    <w:rsid w:val="00730CF8"/>
    <w:rsid w:val="00730E86"/>
    <w:rsid w:val="00730FA7"/>
    <w:rsid w:val="00732030"/>
    <w:rsid w:val="00750334"/>
    <w:rsid w:val="0075076F"/>
    <w:rsid w:val="00760E0C"/>
    <w:rsid w:val="00765593"/>
    <w:rsid w:val="00775BF4"/>
    <w:rsid w:val="00777D74"/>
    <w:rsid w:val="00781843"/>
    <w:rsid w:val="00782838"/>
    <w:rsid w:val="00783690"/>
    <w:rsid w:val="00793FE3"/>
    <w:rsid w:val="00797009"/>
    <w:rsid w:val="007B4292"/>
    <w:rsid w:val="007B57FF"/>
    <w:rsid w:val="007B795E"/>
    <w:rsid w:val="007C055E"/>
    <w:rsid w:val="007C1F74"/>
    <w:rsid w:val="007C6682"/>
    <w:rsid w:val="007D7186"/>
    <w:rsid w:val="007E1E49"/>
    <w:rsid w:val="007E543C"/>
    <w:rsid w:val="007E5B90"/>
    <w:rsid w:val="007E7264"/>
    <w:rsid w:val="007F1386"/>
    <w:rsid w:val="007F2200"/>
    <w:rsid w:val="008013FB"/>
    <w:rsid w:val="00806F11"/>
    <w:rsid w:val="00807232"/>
    <w:rsid w:val="00810636"/>
    <w:rsid w:val="00814B30"/>
    <w:rsid w:val="0082005A"/>
    <w:rsid w:val="00827DFE"/>
    <w:rsid w:val="00836AC1"/>
    <w:rsid w:val="0084707B"/>
    <w:rsid w:val="008560D0"/>
    <w:rsid w:val="008647F3"/>
    <w:rsid w:val="008730AF"/>
    <w:rsid w:val="00875C08"/>
    <w:rsid w:val="00882A20"/>
    <w:rsid w:val="00887A2F"/>
    <w:rsid w:val="00894E05"/>
    <w:rsid w:val="008A2CE7"/>
    <w:rsid w:val="008B3B9E"/>
    <w:rsid w:val="008B5841"/>
    <w:rsid w:val="008E395D"/>
    <w:rsid w:val="008E46F7"/>
    <w:rsid w:val="008E51CD"/>
    <w:rsid w:val="008E6FA2"/>
    <w:rsid w:val="008F15DA"/>
    <w:rsid w:val="008F2933"/>
    <w:rsid w:val="008F6FF8"/>
    <w:rsid w:val="00911E67"/>
    <w:rsid w:val="009200B2"/>
    <w:rsid w:val="009204A5"/>
    <w:rsid w:val="00936161"/>
    <w:rsid w:val="00940786"/>
    <w:rsid w:val="00942964"/>
    <w:rsid w:val="0094308A"/>
    <w:rsid w:val="00943B3D"/>
    <w:rsid w:val="00944178"/>
    <w:rsid w:val="00947388"/>
    <w:rsid w:val="00953869"/>
    <w:rsid w:val="009549ED"/>
    <w:rsid w:val="00964086"/>
    <w:rsid w:val="00977658"/>
    <w:rsid w:val="009819AE"/>
    <w:rsid w:val="009903A5"/>
    <w:rsid w:val="009945DF"/>
    <w:rsid w:val="0099590A"/>
    <w:rsid w:val="00995D53"/>
    <w:rsid w:val="009A0FAD"/>
    <w:rsid w:val="009B0F01"/>
    <w:rsid w:val="009C20F1"/>
    <w:rsid w:val="009C3A97"/>
    <w:rsid w:val="009D39F7"/>
    <w:rsid w:val="009E121C"/>
    <w:rsid w:val="009F1982"/>
    <w:rsid w:val="009F3435"/>
    <w:rsid w:val="00A00052"/>
    <w:rsid w:val="00A0182F"/>
    <w:rsid w:val="00A02A2D"/>
    <w:rsid w:val="00A03796"/>
    <w:rsid w:val="00A07092"/>
    <w:rsid w:val="00A07756"/>
    <w:rsid w:val="00A07C2F"/>
    <w:rsid w:val="00A23A4A"/>
    <w:rsid w:val="00A24907"/>
    <w:rsid w:val="00A25347"/>
    <w:rsid w:val="00A312D8"/>
    <w:rsid w:val="00A36D5E"/>
    <w:rsid w:val="00A37842"/>
    <w:rsid w:val="00A400FC"/>
    <w:rsid w:val="00A453C6"/>
    <w:rsid w:val="00A54FD3"/>
    <w:rsid w:val="00A57766"/>
    <w:rsid w:val="00A63B8F"/>
    <w:rsid w:val="00A739E5"/>
    <w:rsid w:val="00A75E8A"/>
    <w:rsid w:val="00A75FBC"/>
    <w:rsid w:val="00A86EF7"/>
    <w:rsid w:val="00A90EF2"/>
    <w:rsid w:val="00AB0CC3"/>
    <w:rsid w:val="00AC54CF"/>
    <w:rsid w:val="00AD105A"/>
    <w:rsid w:val="00AD2B8C"/>
    <w:rsid w:val="00AE0143"/>
    <w:rsid w:val="00AE2457"/>
    <w:rsid w:val="00AE338C"/>
    <w:rsid w:val="00AE63D3"/>
    <w:rsid w:val="00AF0F4A"/>
    <w:rsid w:val="00AF37D9"/>
    <w:rsid w:val="00B20E04"/>
    <w:rsid w:val="00B24ABE"/>
    <w:rsid w:val="00B31CA8"/>
    <w:rsid w:val="00B36C11"/>
    <w:rsid w:val="00B43ABC"/>
    <w:rsid w:val="00B450D2"/>
    <w:rsid w:val="00B51DAC"/>
    <w:rsid w:val="00B555B6"/>
    <w:rsid w:val="00B57CE5"/>
    <w:rsid w:val="00B6076D"/>
    <w:rsid w:val="00B70405"/>
    <w:rsid w:val="00B764DB"/>
    <w:rsid w:val="00B80C40"/>
    <w:rsid w:val="00B82EE5"/>
    <w:rsid w:val="00BA0395"/>
    <w:rsid w:val="00BB68D9"/>
    <w:rsid w:val="00BD5E91"/>
    <w:rsid w:val="00BD7BD2"/>
    <w:rsid w:val="00BD7EA0"/>
    <w:rsid w:val="00BE7F60"/>
    <w:rsid w:val="00BF4B94"/>
    <w:rsid w:val="00BF4DAA"/>
    <w:rsid w:val="00BF5E61"/>
    <w:rsid w:val="00C02D02"/>
    <w:rsid w:val="00C1034E"/>
    <w:rsid w:val="00C30E59"/>
    <w:rsid w:val="00C3137D"/>
    <w:rsid w:val="00C356DC"/>
    <w:rsid w:val="00C35976"/>
    <w:rsid w:val="00C36A72"/>
    <w:rsid w:val="00C540EA"/>
    <w:rsid w:val="00C546B9"/>
    <w:rsid w:val="00C63F3A"/>
    <w:rsid w:val="00C65BB8"/>
    <w:rsid w:val="00C7668D"/>
    <w:rsid w:val="00C83351"/>
    <w:rsid w:val="00C869CE"/>
    <w:rsid w:val="00C924FE"/>
    <w:rsid w:val="00C93AC3"/>
    <w:rsid w:val="00C93D4A"/>
    <w:rsid w:val="00CB6447"/>
    <w:rsid w:val="00CB76B3"/>
    <w:rsid w:val="00CC01E8"/>
    <w:rsid w:val="00CD3D27"/>
    <w:rsid w:val="00CD3E23"/>
    <w:rsid w:val="00CE278C"/>
    <w:rsid w:val="00CE5391"/>
    <w:rsid w:val="00CE569C"/>
    <w:rsid w:val="00CF1A64"/>
    <w:rsid w:val="00CF4F0F"/>
    <w:rsid w:val="00CF5672"/>
    <w:rsid w:val="00D0199A"/>
    <w:rsid w:val="00D027BF"/>
    <w:rsid w:val="00D0428B"/>
    <w:rsid w:val="00D10D2A"/>
    <w:rsid w:val="00D17E56"/>
    <w:rsid w:val="00D37BE0"/>
    <w:rsid w:val="00D47E5D"/>
    <w:rsid w:val="00D56D2F"/>
    <w:rsid w:val="00D57D97"/>
    <w:rsid w:val="00D600F9"/>
    <w:rsid w:val="00D71114"/>
    <w:rsid w:val="00D7175D"/>
    <w:rsid w:val="00D72C98"/>
    <w:rsid w:val="00D73C32"/>
    <w:rsid w:val="00D903D4"/>
    <w:rsid w:val="00D93E15"/>
    <w:rsid w:val="00D9695A"/>
    <w:rsid w:val="00DA25C0"/>
    <w:rsid w:val="00DB75E1"/>
    <w:rsid w:val="00DC13E7"/>
    <w:rsid w:val="00DC5693"/>
    <w:rsid w:val="00DC5A88"/>
    <w:rsid w:val="00DD12C7"/>
    <w:rsid w:val="00DD5969"/>
    <w:rsid w:val="00DE3DB7"/>
    <w:rsid w:val="00DF3316"/>
    <w:rsid w:val="00E04397"/>
    <w:rsid w:val="00E051E8"/>
    <w:rsid w:val="00E16D86"/>
    <w:rsid w:val="00E1717B"/>
    <w:rsid w:val="00E20167"/>
    <w:rsid w:val="00E22FC5"/>
    <w:rsid w:val="00E33E17"/>
    <w:rsid w:val="00E406D0"/>
    <w:rsid w:val="00E459F2"/>
    <w:rsid w:val="00E46C9E"/>
    <w:rsid w:val="00E47749"/>
    <w:rsid w:val="00E51CA9"/>
    <w:rsid w:val="00E60E36"/>
    <w:rsid w:val="00E6303D"/>
    <w:rsid w:val="00E67721"/>
    <w:rsid w:val="00E80711"/>
    <w:rsid w:val="00E811C0"/>
    <w:rsid w:val="00E82DFA"/>
    <w:rsid w:val="00E8784B"/>
    <w:rsid w:val="00E902BF"/>
    <w:rsid w:val="00EA0561"/>
    <w:rsid w:val="00EA50E1"/>
    <w:rsid w:val="00EB67D0"/>
    <w:rsid w:val="00EC1D9A"/>
    <w:rsid w:val="00EC2D22"/>
    <w:rsid w:val="00ED7B97"/>
    <w:rsid w:val="00F04547"/>
    <w:rsid w:val="00F0568E"/>
    <w:rsid w:val="00F05F38"/>
    <w:rsid w:val="00F1016A"/>
    <w:rsid w:val="00F213FB"/>
    <w:rsid w:val="00F22435"/>
    <w:rsid w:val="00F25FA4"/>
    <w:rsid w:val="00F33E52"/>
    <w:rsid w:val="00F37A34"/>
    <w:rsid w:val="00F41B32"/>
    <w:rsid w:val="00F4406A"/>
    <w:rsid w:val="00F63935"/>
    <w:rsid w:val="00F67E09"/>
    <w:rsid w:val="00F768C3"/>
    <w:rsid w:val="00F77F0A"/>
    <w:rsid w:val="00F843E8"/>
    <w:rsid w:val="00F8572A"/>
    <w:rsid w:val="00F85A51"/>
    <w:rsid w:val="00F8657A"/>
    <w:rsid w:val="00FA5F51"/>
    <w:rsid w:val="00FB25FD"/>
    <w:rsid w:val="00FC0208"/>
    <w:rsid w:val="00FC7369"/>
    <w:rsid w:val="00FD3E84"/>
    <w:rsid w:val="00FF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  <o:rules v:ext="edit">
        <o:r id="V:Rule17" type="connector" idref="#_x0000_s1053"/>
        <o:r id="V:Rule18" type="connector" idref="#_x0000_s1052"/>
        <o:r id="V:Rule19" type="connector" idref="#_x0000_s1045"/>
        <o:r id="V:Rule20" type="connector" idref="#_x0000_s1047"/>
        <o:r id="V:Rule21" type="connector" idref="#_x0000_s1037"/>
        <o:r id="V:Rule22" type="connector" idref="#_x0000_s1042"/>
        <o:r id="V:Rule23" type="connector" idref="#_x0000_s1048"/>
        <o:r id="V:Rule24" type="connector" idref="#_x0000_s1050"/>
        <o:r id="V:Rule25" type="connector" idref="#_x0000_s1049"/>
        <o:r id="V:Rule26" type="connector" idref="#_x0000_s1043"/>
        <o:r id="V:Rule27" type="connector" idref="#_x0000_s1039"/>
        <o:r id="V:Rule28" type="connector" idref="#_x0000_s1046"/>
        <o:r id="V:Rule29" type="connector" idref="#_x0000_s1041"/>
        <o:r id="V:Rule30" type="connector" idref="#_x0000_s1038"/>
        <o:r id="V:Rule31" type="connector" idref="#_x0000_s1040"/>
        <o:r id="V:Rule32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5A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82005A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82005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82005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2005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200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200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200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2005A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2005A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82005A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2005A"/>
    <w:rPr>
      <w:u w:val="single"/>
    </w:rPr>
  </w:style>
  <w:style w:type="paragraph" w:customStyle="1" w:styleId="a6">
    <w:name w:val="Внимание"/>
    <w:basedOn w:val="a"/>
    <w:next w:val="a"/>
    <w:uiPriority w:val="99"/>
    <w:rsid w:val="0082005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82005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82005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82005A"/>
    <w:rPr>
      <w:rFonts w:cs="Times New Roman"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2005A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82005A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82005A"/>
    <w:rPr>
      <w:rFonts w:ascii="Arial" w:hAnsi="Arial" w:cs="Arial"/>
      <w:b/>
      <w:bCs/>
      <w:color w:val="0058A9"/>
      <w:shd w:val="clear" w:color="auto" w:fill="E0DFE3"/>
    </w:rPr>
  </w:style>
  <w:style w:type="paragraph" w:customStyle="1" w:styleId="ad">
    <w:name w:val="Заголовок группы контролов"/>
    <w:basedOn w:val="a"/>
    <w:next w:val="a"/>
    <w:uiPriority w:val="99"/>
    <w:rsid w:val="0082005A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82005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82005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2005A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82005A"/>
    <w:rPr>
      <w:rFonts w:cs="Times New Roman"/>
    </w:rPr>
  </w:style>
  <w:style w:type="paragraph" w:customStyle="1" w:styleId="af2">
    <w:name w:val="Заголовок статьи"/>
    <w:basedOn w:val="a"/>
    <w:next w:val="a"/>
    <w:uiPriority w:val="99"/>
    <w:rsid w:val="0082005A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82005A"/>
    <w:rPr>
      <w:rFonts w:cs="Times New Roman"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2005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82005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82005A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82005A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82005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2005A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82005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2005A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2005A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82005A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82005A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82005A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82005A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2005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82005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82005A"/>
    <w:rPr>
      <w:rFonts w:cs="Times New Roman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82005A"/>
    <w:rPr>
      <w:rFonts w:cs="Times New Roman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2005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82005A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82005A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82005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82005A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82005A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82005A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2005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2005A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82005A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82005A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82005A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82005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82005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82005A"/>
  </w:style>
  <w:style w:type="paragraph" w:customStyle="1" w:styleId="afff4">
    <w:name w:val="Словарная статья"/>
    <w:basedOn w:val="a"/>
    <w:next w:val="a"/>
    <w:uiPriority w:val="99"/>
    <w:rsid w:val="0082005A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82005A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82005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2005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2005A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82005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82005A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82005A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82005A"/>
    <w:rPr>
      <w:rFonts w:cs="Times New Roman"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82005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8200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2005A"/>
    <w:pPr>
      <w:spacing w:before="300"/>
    </w:pPr>
  </w:style>
  <w:style w:type="paragraph" w:styleId="affff">
    <w:name w:val="List Paragraph"/>
    <w:basedOn w:val="a"/>
    <w:uiPriority w:val="34"/>
    <w:qFormat/>
    <w:rsid w:val="00CE27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ffff0">
    <w:name w:val="header"/>
    <w:basedOn w:val="a"/>
    <w:link w:val="affff1"/>
    <w:uiPriority w:val="99"/>
    <w:unhideWhenUsed/>
    <w:rsid w:val="004F64A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4F64AF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4F64A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4F64AF"/>
    <w:rPr>
      <w:rFonts w:ascii="Arial" w:hAnsi="Arial" w:cs="Arial"/>
      <w:sz w:val="26"/>
      <w:szCs w:val="26"/>
    </w:rPr>
  </w:style>
  <w:style w:type="table" w:styleId="affff4">
    <w:name w:val="Table Grid"/>
    <w:basedOn w:val="a1"/>
    <w:uiPriority w:val="59"/>
    <w:rsid w:val="00A400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5">
    <w:name w:val="Hyperlink"/>
    <w:basedOn w:val="a0"/>
    <w:uiPriority w:val="99"/>
    <w:unhideWhenUsed/>
    <w:rsid w:val="00A75E8A"/>
    <w:rPr>
      <w:color w:val="0000FF" w:themeColor="hyperlink"/>
      <w:u w:val="single"/>
    </w:rPr>
  </w:style>
  <w:style w:type="paragraph" w:customStyle="1" w:styleId="ConsPlusNormal">
    <w:name w:val="ConsPlusNormal"/>
    <w:rsid w:val="004D2A8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4E4D779DFE7DAF7C86A3C0E5A34E307A4BDC9AFCBE883582A2CD3828m72CM" TargetMode="External"/><Relationship Id="rId13" Type="http://schemas.openxmlformats.org/officeDocument/2006/relationships/hyperlink" Target="garantF1://890941.2770" TargetMode="External"/><Relationship Id="rId18" Type="http://schemas.openxmlformats.org/officeDocument/2006/relationships/hyperlink" Target="garantF1://12023862.6" TargetMode="External"/><Relationship Id="rId26" Type="http://schemas.openxmlformats.org/officeDocument/2006/relationships/hyperlink" Target="garantF1://12025267.283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23862.71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890941.1726" TargetMode="External"/><Relationship Id="rId17" Type="http://schemas.openxmlformats.org/officeDocument/2006/relationships/hyperlink" Target="garantF1://12025267.296" TargetMode="External"/><Relationship Id="rId25" Type="http://schemas.openxmlformats.org/officeDocument/2006/relationships/hyperlink" Target="garantF1://12025267.152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hyperlink" Target="garantF1://12023862.710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68790.0" TargetMode="External"/><Relationship Id="rId24" Type="http://schemas.openxmlformats.org/officeDocument/2006/relationships/hyperlink" Target="garantF1://12025267.4000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hyperlink" Target="garantF1://12023862.5" TargetMode="External"/><Relationship Id="rId28" Type="http://schemas.openxmlformats.org/officeDocument/2006/relationships/hyperlink" Target="garantF1://12068790.0" TargetMode="External"/><Relationship Id="rId10" Type="http://schemas.openxmlformats.org/officeDocument/2006/relationships/hyperlink" Target="garantF1://12064714.0" TargetMode="External"/><Relationship Id="rId19" Type="http://schemas.openxmlformats.org/officeDocument/2006/relationships/hyperlink" Target="garantF1://12023862.71303" TargetMode="External"/><Relationship Id="rId31" Type="http://schemas.openxmlformats.org/officeDocument/2006/relationships/hyperlink" Target="garantF1://12025267.3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61130.0" TargetMode="External"/><Relationship Id="rId14" Type="http://schemas.openxmlformats.org/officeDocument/2006/relationships/hyperlink" Target="garantF1://890941.1726" TargetMode="External"/><Relationship Id="rId22" Type="http://schemas.openxmlformats.org/officeDocument/2006/relationships/hyperlink" Target="garantF1://12023862.704" TargetMode="External"/><Relationship Id="rId27" Type="http://schemas.openxmlformats.org/officeDocument/2006/relationships/hyperlink" Target="garantF1://12025267.2362" TargetMode="External"/><Relationship Id="rId30" Type="http://schemas.openxmlformats.org/officeDocument/2006/relationships/hyperlink" Target="garantF1://890941.17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upriyanova\&#1056;&#1072;&#1073;&#1086;&#1095;&#1080;&#1081;%20&#1089;&#1090;&#1086;&#1083;\&#1048;&#1047;&#1052;&#1045;&#1053;&#1045;&#1053;&#1048;&#1071;%20&#1042;%20192%20&#1040;&#1056;\&#1040;&#1076;&#1084;&#1080;&#1085;&#1080;&#1089;&#1090;&#1088;&#1072;&#1090;&#1080;&#1074;&#1085;&#1099;&#1081;%20&#1088;&#1077;&#1075;&#1083;&#1072;&#1084;&#1077;&#1085;&#1090;%20192%20&#1089;%20&#1087;&#1088;&#1072;&#1074;&#1082;&#1072;&#1084;&#1080;%20&#1070;&#105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6530-60F1-415B-BC70-859E692D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Административный регламент 192 с правками ЮУ</Template>
  <TotalTime>0</TotalTime>
  <Pages>32</Pages>
  <Words>9503</Words>
  <Characters>54171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63547</CharactersWithSpaces>
  <SharedDoc>false</SharedDoc>
  <HLinks>
    <vt:vector size="384" baseType="variant">
      <vt:variant>
        <vt:i4>2752528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5832718</vt:i4>
      </vt:variant>
      <vt:variant>
        <vt:i4>183</vt:i4>
      </vt:variant>
      <vt:variant>
        <vt:i4>0</vt:i4>
      </vt:variant>
      <vt:variant>
        <vt:i4>5</vt:i4>
      </vt:variant>
      <vt:variant>
        <vt:lpwstr>garantf1://12025267.300/</vt:lpwstr>
      </vt:variant>
      <vt:variant>
        <vt:lpwstr/>
      </vt:variant>
      <vt:variant>
        <vt:i4>7929914</vt:i4>
      </vt:variant>
      <vt:variant>
        <vt:i4>180</vt:i4>
      </vt:variant>
      <vt:variant>
        <vt:i4>0</vt:i4>
      </vt:variant>
      <vt:variant>
        <vt:i4>5</vt:i4>
      </vt:variant>
      <vt:variant>
        <vt:lpwstr>garantf1://890941.1726/</vt:lpwstr>
      </vt:variant>
      <vt:variant>
        <vt:lpwstr/>
      </vt:variant>
      <vt:variant>
        <vt:i4>2752528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7405627</vt:i4>
      </vt:variant>
      <vt:variant>
        <vt:i4>174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8126526</vt:i4>
      </vt:variant>
      <vt:variant>
        <vt:i4>171</vt:i4>
      </vt:variant>
      <vt:variant>
        <vt:i4>0</vt:i4>
      </vt:variant>
      <vt:variant>
        <vt:i4>5</vt:i4>
      </vt:variant>
      <vt:variant>
        <vt:lpwstr>garantf1://12025267.291201/</vt:lpwstr>
      </vt:variant>
      <vt:variant>
        <vt:lpwstr/>
      </vt:variant>
      <vt:variant>
        <vt:i4>5242886</vt:i4>
      </vt:variant>
      <vt:variant>
        <vt:i4>168</vt:i4>
      </vt:variant>
      <vt:variant>
        <vt:i4>0</vt:i4>
      </vt:variant>
      <vt:variant>
        <vt:i4>5</vt:i4>
      </vt:variant>
      <vt:variant>
        <vt:lpwstr>garantf1://12025267.299/</vt:lpwstr>
      </vt:variant>
      <vt:variant>
        <vt:lpwstr/>
      </vt:variant>
      <vt:variant>
        <vt:i4>7798846</vt:i4>
      </vt:variant>
      <vt:variant>
        <vt:i4>165</vt:i4>
      </vt:variant>
      <vt:variant>
        <vt:i4>0</vt:i4>
      </vt:variant>
      <vt:variant>
        <vt:i4>5</vt:i4>
      </vt:variant>
      <vt:variant>
        <vt:lpwstr>garantf1://12025267.152703/</vt:lpwstr>
      </vt:variant>
      <vt:variant>
        <vt:lpwstr/>
      </vt:variant>
      <vt:variant>
        <vt:i4>7733310</vt:i4>
      </vt:variant>
      <vt:variant>
        <vt:i4>162</vt:i4>
      </vt:variant>
      <vt:variant>
        <vt:i4>0</vt:i4>
      </vt:variant>
      <vt:variant>
        <vt:i4>5</vt:i4>
      </vt:variant>
      <vt:variant>
        <vt:lpwstr>garantf1://12025267.152702/</vt:lpwstr>
      </vt:variant>
      <vt:variant>
        <vt:lpwstr/>
      </vt:variant>
      <vt:variant>
        <vt:i4>4980750</vt:i4>
      </vt:variant>
      <vt:variant>
        <vt:i4>159</vt:i4>
      </vt:variant>
      <vt:variant>
        <vt:i4>0</vt:i4>
      </vt:variant>
      <vt:variant>
        <vt:i4>5</vt:i4>
      </vt:variant>
      <vt:variant>
        <vt:lpwstr>garantf1://12025267.2913/</vt:lpwstr>
      </vt:variant>
      <vt:variant>
        <vt:lpwstr/>
      </vt:variant>
      <vt:variant>
        <vt:i4>8257598</vt:i4>
      </vt:variant>
      <vt:variant>
        <vt:i4>156</vt:i4>
      </vt:variant>
      <vt:variant>
        <vt:i4>0</vt:i4>
      </vt:variant>
      <vt:variant>
        <vt:i4>5</vt:i4>
      </vt:variant>
      <vt:variant>
        <vt:lpwstr>garantf1://12025267.291001/</vt:lpwstr>
      </vt:variant>
      <vt:variant>
        <vt:lpwstr/>
      </vt:variant>
      <vt:variant>
        <vt:i4>5242886</vt:i4>
      </vt:variant>
      <vt:variant>
        <vt:i4>153</vt:i4>
      </vt:variant>
      <vt:variant>
        <vt:i4>0</vt:i4>
      </vt:variant>
      <vt:variant>
        <vt:i4>5</vt:i4>
      </vt:variant>
      <vt:variant>
        <vt:lpwstr>garantf1://12025267.299/</vt:lpwstr>
      </vt:variant>
      <vt:variant>
        <vt:lpwstr/>
      </vt:variant>
      <vt:variant>
        <vt:i4>5242888</vt:i4>
      </vt:variant>
      <vt:variant>
        <vt:i4>150</vt:i4>
      </vt:variant>
      <vt:variant>
        <vt:i4>0</vt:i4>
      </vt:variant>
      <vt:variant>
        <vt:i4>5</vt:i4>
      </vt:variant>
      <vt:variant>
        <vt:lpwstr>garantf1://12025267.297/</vt:lpwstr>
      </vt:variant>
      <vt:variant>
        <vt:lpwstr/>
      </vt:variant>
      <vt:variant>
        <vt:i4>5242889</vt:i4>
      </vt:variant>
      <vt:variant>
        <vt:i4>147</vt:i4>
      </vt:variant>
      <vt:variant>
        <vt:i4>0</vt:i4>
      </vt:variant>
      <vt:variant>
        <vt:i4>5</vt:i4>
      </vt:variant>
      <vt:variant>
        <vt:lpwstr>garantf1://12025267.296/</vt:lpwstr>
      </vt:variant>
      <vt:variant>
        <vt:lpwstr/>
      </vt:variant>
      <vt:variant>
        <vt:i4>6291514</vt:i4>
      </vt:variant>
      <vt:variant>
        <vt:i4>144</vt:i4>
      </vt:variant>
      <vt:variant>
        <vt:i4>0</vt:i4>
      </vt:variant>
      <vt:variant>
        <vt:i4>5</vt:i4>
      </vt:variant>
      <vt:variant>
        <vt:lpwstr>garantf1://12025267.29401/</vt:lpwstr>
      </vt:variant>
      <vt:variant>
        <vt:lpwstr/>
      </vt:variant>
      <vt:variant>
        <vt:i4>5242893</vt:i4>
      </vt:variant>
      <vt:variant>
        <vt:i4>141</vt:i4>
      </vt:variant>
      <vt:variant>
        <vt:i4>0</vt:i4>
      </vt:variant>
      <vt:variant>
        <vt:i4>5</vt:i4>
      </vt:variant>
      <vt:variant>
        <vt:lpwstr>garantf1://12025267.292/</vt:lpwstr>
      </vt:variant>
      <vt:variant>
        <vt:lpwstr/>
      </vt:variant>
      <vt:variant>
        <vt:i4>5242894</vt:i4>
      </vt:variant>
      <vt:variant>
        <vt:i4>138</vt:i4>
      </vt:variant>
      <vt:variant>
        <vt:i4>0</vt:i4>
      </vt:variant>
      <vt:variant>
        <vt:i4>5</vt:i4>
      </vt:variant>
      <vt:variant>
        <vt:lpwstr>garantf1://12025267.291/</vt:lpwstr>
      </vt:variant>
      <vt:variant>
        <vt:lpwstr/>
      </vt:variant>
      <vt:variant>
        <vt:i4>8257598</vt:i4>
      </vt:variant>
      <vt:variant>
        <vt:i4>135</vt:i4>
      </vt:variant>
      <vt:variant>
        <vt:i4>0</vt:i4>
      </vt:variant>
      <vt:variant>
        <vt:i4>5</vt:i4>
      </vt:variant>
      <vt:variant>
        <vt:lpwstr>garantf1://12025267.291001/</vt:lpwstr>
      </vt:variant>
      <vt:variant>
        <vt:lpwstr/>
      </vt:variant>
      <vt:variant>
        <vt:i4>6094858</vt:i4>
      </vt:variant>
      <vt:variant>
        <vt:i4>132</vt:i4>
      </vt:variant>
      <vt:variant>
        <vt:i4>0</vt:i4>
      </vt:variant>
      <vt:variant>
        <vt:i4>5</vt:i4>
      </vt:variant>
      <vt:variant>
        <vt:lpwstr>garantf1://12025267.245/</vt:lpwstr>
      </vt:variant>
      <vt:variant>
        <vt:lpwstr/>
      </vt:variant>
      <vt:variant>
        <vt:i4>5308423</vt:i4>
      </vt:variant>
      <vt:variant>
        <vt:i4>129</vt:i4>
      </vt:variant>
      <vt:variant>
        <vt:i4>0</vt:i4>
      </vt:variant>
      <vt:variant>
        <vt:i4>5</vt:i4>
      </vt:variant>
      <vt:variant>
        <vt:lpwstr>garantf1://12025267.288/</vt:lpwstr>
      </vt:variant>
      <vt:variant>
        <vt:lpwstr/>
      </vt:variant>
      <vt:variant>
        <vt:i4>5308424</vt:i4>
      </vt:variant>
      <vt:variant>
        <vt:i4>126</vt:i4>
      </vt:variant>
      <vt:variant>
        <vt:i4>0</vt:i4>
      </vt:variant>
      <vt:variant>
        <vt:i4>5</vt:i4>
      </vt:variant>
      <vt:variant>
        <vt:lpwstr>garantf1://12025267.287/</vt:lpwstr>
      </vt:variant>
      <vt:variant>
        <vt:lpwstr/>
      </vt:variant>
      <vt:variant>
        <vt:i4>6029326</vt:i4>
      </vt:variant>
      <vt:variant>
        <vt:i4>123</vt:i4>
      </vt:variant>
      <vt:variant>
        <vt:i4>0</vt:i4>
      </vt:variant>
      <vt:variant>
        <vt:i4>5</vt:i4>
      </vt:variant>
      <vt:variant>
        <vt:lpwstr>garantf1://12025267.251/</vt:lpwstr>
      </vt:variant>
      <vt:variant>
        <vt:lpwstr/>
      </vt:variant>
      <vt:variant>
        <vt:i4>6357051</vt:i4>
      </vt:variant>
      <vt:variant>
        <vt:i4>120</vt:i4>
      </vt:variant>
      <vt:variant>
        <vt:i4>0</vt:i4>
      </vt:variant>
      <vt:variant>
        <vt:i4>5</vt:i4>
      </vt:variant>
      <vt:variant>
        <vt:lpwstr>garantf1://12025267.28703/</vt:lpwstr>
      </vt:variant>
      <vt:variant>
        <vt:lpwstr/>
      </vt:variant>
      <vt:variant>
        <vt:i4>5308424</vt:i4>
      </vt:variant>
      <vt:variant>
        <vt:i4>117</vt:i4>
      </vt:variant>
      <vt:variant>
        <vt:i4>0</vt:i4>
      </vt:variant>
      <vt:variant>
        <vt:i4>5</vt:i4>
      </vt:variant>
      <vt:variant>
        <vt:lpwstr>garantf1://12025267.287/</vt:lpwstr>
      </vt:variant>
      <vt:variant>
        <vt:lpwstr/>
      </vt:variant>
      <vt:variant>
        <vt:i4>6357055</vt:i4>
      </vt:variant>
      <vt:variant>
        <vt:i4>114</vt:i4>
      </vt:variant>
      <vt:variant>
        <vt:i4>0</vt:i4>
      </vt:variant>
      <vt:variant>
        <vt:i4>5</vt:i4>
      </vt:variant>
      <vt:variant>
        <vt:lpwstr>garantf1://12025267.28202/</vt:lpwstr>
      </vt:variant>
      <vt:variant>
        <vt:lpwstr/>
      </vt:variant>
      <vt:variant>
        <vt:i4>6357049</vt:i4>
      </vt:variant>
      <vt:variant>
        <vt:i4>111</vt:i4>
      </vt:variant>
      <vt:variant>
        <vt:i4>0</vt:i4>
      </vt:variant>
      <vt:variant>
        <vt:i4>5</vt:i4>
      </vt:variant>
      <vt:variant>
        <vt:lpwstr>garantf1://12025267.28204/</vt:lpwstr>
      </vt:variant>
      <vt:variant>
        <vt:lpwstr/>
      </vt:variant>
      <vt:variant>
        <vt:i4>6029327</vt:i4>
      </vt:variant>
      <vt:variant>
        <vt:i4>108</vt:i4>
      </vt:variant>
      <vt:variant>
        <vt:i4>0</vt:i4>
      </vt:variant>
      <vt:variant>
        <vt:i4>5</vt:i4>
      </vt:variant>
      <vt:variant>
        <vt:lpwstr>garantf1://12025267.250/</vt:lpwstr>
      </vt:variant>
      <vt:variant>
        <vt:lpwstr/>
      </vt:variant>
      <vt:variant>
        <vt:i4>5308426</vt:i4>
      </vt:variant>
      <vt:variant>
        <vt:i4>105</vt:i4>
      </vt:variant>
      <vt:variant>
        <vt:i4>0</vt:i4>
      </vt:variant>
      <vt:variant>
        <vt:i4>5</vt:i4>
      </vt:variant>
      <vt:variant>
        <vt:lpwstr>garantf1://12025267.285/</vt:lpwstr>
      </vt:variant>
      <vt:variant>
        <vt:lpwstr/>
      </vt:variant>
      <vt:variant>
        <vt:i4>6357050</vt:i4>
      </vt:variant>
      <vt:variant>
        <vt:i4>102</vt:i4>
      </vt:variant>
      <vt:variant>
        <vt:i4>0</vt:i4>
      </vt:variant>
      <vt:variant>
        <vt:i4>5</vt:i4>
      </vt:variant>
      <vt:variant>
        <vt:lpwstr>garantf1://12025267.28104/</vt:lpwstr>
      </vt:variant>
      <vt:variant>
        <vt:lpwstr/>
      </vt:variant>
      <vt:variant>
        <vt:i4>6094858</vt:i4>
      </vt:variant>
      <vt:variant>
        <vt:i4>99</vt:i4>
      </vt:variant>
      <vt:variant>
        <vt:i4>0</vt:i4>
      </vt:variant>
      <vt:variant>
        <vt:i4>5</vt:i4>
      </vt:variant>
      <vt:variant>
        <vt:lpwstr>garantf1://12025267.245/</vt:lpwstr>
      </vt:variant>
      <vt:variant>
        <vt:lpwstr/>
      </vt:variant>
      <vt:variant>
        <vt:i4>7012411</vt:i4>
      </vt:variant>
      <vt:variant>
        <vt:i4>96</vt:i4>
      </vt:variant>
      <vt:variant>
        <vt:i4>0</vt:i4>
      </vt:variant>
      <vt:variant>
        <vt:i4>5</vt:i4>
      </vt:variant>
      <vt:variant>
        <vt:lpwstr>garantf1://12068790.0/</vt:lpwstr>
      </vt:variant>
      <vt:variant>
        <vt:lpwstr/>
      </vt:variant>
      <vt:variant>
        <vt:i4>4653065</vt:i4>
      </vt:variant>
      <vt:variant>
        <vt:i4>93</vt:i4>
      </vt:variant>
      <vt:variant>
        <vt:i4>0</vt:i4>
      </vt:variant>
      <vt:variant>
        <vt:i4>5</vt:i4>
      </vt:variant>
      <vt:variant>
        <vt:lpwstr>garantf1://12025267.2362/</vt:lpwstr>
      </vt:variant>
      <vt:variant>
        <vt:lpwstr/>
      </vt:variant>
      <vt:variant>
        <vt:i4>5308428</vt:i4>
      </vt:variant>
      <vt:variant>
        <vt:i4>90</vt:i4>
      </vt:variant>
      <vt:variant>
        <vt:i4>0</vt:i4>
      </vt:variant>
      <vt:variant>
        <vt:i4>5</vt:i4>
      </vt:variant>
      <vt:variant>
        <vt:lpwstr>garantf1://12025267.283/</vt:lpwstr>
      </vt:variant>
      <vt:variant>
        <vt:lpwstr/>
      </vt:variant>
      <vt:variant>
        <vt:i4>7012415</vt:i4>
      </vt:variant>
      <vt:variant>
        <vt:i4>87</vt:i4>
      </vt:variant>
      <vt:variant>
        <vt:i4>0</vt:i4>
      </vt:variant>
      <vt:variant>
        <vt:i4>5</vt:i4>
      </vt:variant>
      <vt:variant>
        <vt:lpwstr>garantf1://12025267.15271/</vt:lpwstr>
      </vt:variant>
      <vt:variant>
        <vt:lpwstr/>
      </vt:variant>
      <vt:variant>
        <vt:i4>4587529</vt:i4>
      </vt:variant>
      <vt:variant>
        <vt:i4>84</vt:i4>
      </vt:variant>
      <vt:variant>
        <vt:i4>0</vt:i4>
      </vt:variant>
      <vt:variant>
        <vt:i4>5</vt:i4>
      </vt:variant>
      <vt:variant>
        <vt:lpwstr>garantf1://12025267.4000/</vt:lpwstr>
      </vt:variant>
      <vt:variant>
        <vt:lpwstr/>
      </vt:variant>
      <vt:variant>
        <vt:i4>7274533</vt:i4>
      </vt:variant>
      <vt:variant>
        <vt:i4>81</vt:i4>
      </vt:variant>
      <vt:variant>
        <vt:i4>0</vt:i4>
      </vt:variant>
      <vt:variant>
        <vt:i4>5</vt:i4>
      </vt:variant>
      <vt:variant>
        <vt:lpwstr>garantf1://84578.0/</vt:lpwstr>
      </vt:variant>
      <vt:variant>
        <vt:lpwstr/>
      </vt:variant>
      <vt:variant>
        <vt:i4>1966115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sub_24</vt:lpwstr>
      </vt:variant>
      <vt:variant>
        <vt:i4>7274533</vt:i4>
      </vt:variant>
      <vt:variant>
        <vt:i4>75</vt:i4>
      </vt:variant>
      <vt:variant>
        <vt:i4>0</vt:i4>
      </vt:variant>
      <vt:variant>
        <vt:i4>5</vt:i4>
      </vt:variant>
      <vt:variant>
        <vt:lpwstr>garantf1://84578.0/</vt:lpwstr>
      </vt:variant>
      <vt:variant>
        <vt:lpwstr/>
      </vt:variant>
      <vt:variant>
        <vt:i4>7274533</vt:i4>
      </vt:variant>
      <vt:variant>
        <vt:i4>72</vt:i4>
      </vt:variant>
      <vt:variant>
        <vt:i4>0</vt:i4>
      </vt:variant>
      <vt:variant>
        <vt:i4>5</vt:i4>
      </vt:variant>
      <vt:variant>
        <vt:lpwstr>garantf1://84578.0/</vt:lpwstr>
      </vt:variant>
      <vt:variant>
        <vt:lpwstr/>
      </vt:variant>
      <vt:variant>
        <vt:i4>7274551</vt:i4>
      </vt:variant>
      <vt:variant>
        <vt:i4>69</vt:i4>
      </vt:variant>
      <vt:variant>
        <vt:i4>0</vt:i4>
      </vt:variant>
      <vt:variant>
        <vt:i4>5</vt:i4>
      </vt:variant>
      <vt:variant>
        <vt:lpwstr>garantf1://12023862.5/</vt:lpwstr>
      </vt:variant>
      <vt:variant>
        <vt:lpwstr/>
      </vt:variant>
      <vt:variant>
        <vt:i4>6225921</vt:i4>
      </vt:variant>
      <vt:variant>
        <vt:i4>66</vt:i4>
      </vt:variant>
      <vt:variant>
        <vt:i4>0</vt:i4>
      </vt:variant>
      <vt:variant>
        <vt:i4>5</vt:i4>
      </vt:variant>
      <vt:variant>
        <vt:lpwstr>garantf1://12023862.704/</vt:lpwstr>
      </vt:variant>
      <vt:variant>
        <vt:lpwstr/>
      </vt:variant>
      <vt:variant>
        <vt:i4>6160389</vt:i4>
      </vt:variant>
      <vt:variant>
        <vt:i4>63</vt:i4>
      </vt:variant>
      <vt:variant>
        <vt:i4>0</vt:i4>
      </vt:variant>
      <vt:variant>
        <vt:i4>5</vt:i4>
      </vt:variant>
      <vt:variant>
        <vt:lpwstr>garantf1://12023862.710/</vt:lpwstr>
      </vt:variant>
      <vt:variant>
        <vt:lpwstr/>
      </vt:variant>
      <vt:variant>
        <vt:i4>6160389</vt:i4>
      </vt:variant>
      <vt:variant>
        <vt:i4>60</vt:i4>
      </vt:variant>
      <vt:variant>
        <vt:i4>0</vt:i4>
      </vt:variant>
      <vt:variant>
        <vt:i4>5</vt:i4>
      </vt:variant>
      <vt:variant>
        <vt:lpwstr>garantf1://12023862.710/</vt:lpwstr>
      </vt:variant>
      <vt:variant>
        <vt:lpwstr/>
      </vt:variant>
      <vt:variant>
        <vt:i4>7209013</vt:i4>
      </vt:variant>
      <vt:variant>
        <vt:i4>57</vt:i4>
      </vt:variant>
      <vt:variant>
        <vt:i4>0</vt:i4>
      </vt:variant>
      <vt:variant>
        <vt:i4>5</vt:i4>
      </vt:variant>
      <vt:variant>
        <vt:lpwstr>garantf1://12023862.71303/</vt:lpwstr>
      </vt:variant>
      <vt:variant>
        <vt:lpwstr/>
      </vt:variant>
      <vt:variant>
        <vt:i4>7274548</vt:i4>
      </vt:variant>
      <vt:variant>
        <vt:i4>54</vt:i4>
      </vt:variant>
      <vt:variant>
        <vt:i4>0</vt:i4>
      </vt:variant>
      <vt:variant>
        <vt:i4>5</vt:i4>
      </vt:variant>
      <vt:variant>
        <vt:lpwstr>garantf1://12023862.6/</vt:lpwstr>
      </vt:variant>
      <vt:variant>
        <vt:lpwstr/>
      </vt:variant>
      <vt:variant>
        <vt:i4>2752531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5242889</vt:i4>
      </vt:variant>
      <vt:variant>
        <vt:i4>48</vt:i4>
      </vt:variant>
      <vt:variant>
        <vt:i4>0</vt:i4>
      </vt:variant>
      <vt:variant>
        <vt:i4>5</vt:i4>
      </vt:variant>
      <vt:variant>
        <vt:lpwstr>garantf1://12025267.296/</vt:lpwstr>
      </vt:variant>
      <vt:variant>
        <vt:lpwstr/>
      </vt:variant>
      <vt:variant>
        <vt:i4>6815782</vt:i4>
      </vt:variant>
      <vt:variant>
        <vt:i4>45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42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8323132</vt:i4>
      </vt:variant>
      <vt:variant>
        <vt:i4>39</vt:i4>
      </vt:variant>
      <vt:variant>
        <vt:i4>0</vt:i4>
      </vt:variant>
      <vt:variant>
        <vt:i4>5</vt:i4>
      </vt:variant>
      <vt:variant>
        <vt:lpwstr>garantf1://890941.2770/</vt:lpwstr>
      </vt:variant>
      <vt:variant>
        <vt:lpwstr/>
      </vt:variant>
      <vt:variant>
        <vt:i4>7929914</vt:i4>
      </vt:variant>
      <vt:variant>
        <vt:i4>36</vt:i4>
      </vt:variant>
      <vt:variant>
        <vt:i4>0</vt:i4>
      </vt:variant>
      <vt:variant>
        <vt:i4>5</vt:i4>
      </vt:variant>
      <vt:variant>
        <vt:lpwstr>garantf1://890941.1726/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2031657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sub_85</vt:lpwstr>
      </vt:variant>
      <vt:variant>
        <vt:i4>1703977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sub_80</vt:lpwstr>
      </vt:variant>
      <vt:variant>
        <vt:i4>1900581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sub_47</vt:lpwstr>
      </vt:variant>
      <vt:variant>
        <vt:i4>1703970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sub_30</vt:lpwstr>
      </vt:variant>
      <vt:variant>
        <vt:i4>7012411</vt:i4>
      </vt:variant>
      <vt:variant>
        <vt:i4>18</vt:i4>
      </vt:variant>
      <vt:variant>
        <vt:i4>0</vt:i4>
      </vt:variant>
      <vt:variant>
        <vt:i4>5</vt:i4>
      </vt:variant>
      <vt:variant>
        <vt:lpwstr>garantf1://12068790.0/</vt:lpwstr>
      </vt:variant>
      <vt:variant>
        <vt:lpwstr/>
      </vt:variant>
      <vt:variant>
        <vt:i4>7274559</vt:i4>
      </vt:variant>
      <vt:variant>
        <vt:i4>15</vt:i4>
      </vt:variant>
      <vt:variant>
        <vt:i4>0</vt:i4>
      </vt:variant>
      <vt:variant>
        <vt:i4>5</vt:i4>
      </vt:variant>
      <vt:variant>
        <vt:lpwstr>garantf1://12064714.0/</vt:lpwstr>
      </vt:variant>
      <vt:variant>
        <vt:lpwstr/>
      </vt:variant>
      <vt:variant>
        <vt:i4>6815805</vt:i4>
      </vt:variant>
      <vt:variant>
        <vt:i4>12</vt:i4>
      </vt:variant>
      <vt:variant>
        <vt:i4>0</vt:i4>
      </vt:variant>
      <vt:variant>
        <vt:i4>5</vt:i4>
      </vt:variant>
      <vt:variant>
        <vt:lpwstr>garantf1://12061130.0/</vt:lpwstr>
      </vt:variant>
      <vt:variant>
        <vt:lpwstr/>
      </vt:variant>
      <vt:variant>
        <vt:i4>7274533</vt:i4>
      </vt:variant>
      <vt:variant>
        <vt:i4>9</vt:i4>
      </vt:variant>
      <vt:variant>
        <vt:i4>0</vt:i4>
      </vt:variant>
      <vt:variant>
        <vt:i4>5</vt:i4>
      </vt:variant>
      <vt:variant>
        <vt:lpwstr>garantf1://84578.0/</vt:lpwstr>
      </vt:variant>
      <vt:variant>
        <vt:lpwstr/>
      </vt:variant>
      <vt:variant>
        <vt:i4>4718674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consultantplus://offline/ref=D94E4D779DFE7DAF7C86A3C0E5A34E307A4BDC9AFCBE883582A2CD3828m72CM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garantf1://12025267.0/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kupriyanova</dc:creator>
  <cp:keywords/>
  <dc:description/>
  <cp:lastModifiedBy>enkalihova</cp:lastModifiedBy>
  <cp:revision>2</cp:revision>
  <cp:lastPrinted>2014-10-20T10:25:00Z</cp:lastPrinted>
  <dcterms:created xsi:type="dcterms:W3CDTF">2015-02-19T15:33:00Z</dcterms:created>
  <dcterms:modified xsi:type="dcterms:W3CDTF">2015-02-19T15:33:00Z</dcterms:modified>
</cp:coreProperties>
</file>